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139" w:rsidRDefault="00746139" w:rsidP="001C4F5B">
      <w:pPr>
        <w:jc w:val="center"/>
        <w:rPr>
          <w:b/>
          <w:sz w:val="16"/>
          <w:szCs w:val="16"/>
        </w:rPr>
      </w:pPr>
      <w:r w:rsidRPr="00C34342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0pt;height:88.5pt;visibility:visible">
            <v:imagedata r:id="rId6" o:title=""/>
          </v:shape>
        </w:pict>
      </w:r>
    </w:p>
    <w:p w:rsidR="00746139" w:rsidRDefault="00746139" w:rsidP="001C4F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ПРЕДСТАВИТЕЛЕЙ МУНИЦИПАЛЬНОГО РАЙОНА ХВОРОСТЯНСКИЙ</w:t>
      </w:r>
    </w:p>
    <w:p w:rsidR="00746139" w:rsidRDefault="00746139" w:rsidP="001C4F5B">
      <w:pPr>
        <w:jc w:val="center"/>
        <w:rPr>
          <w:b/>
        </w:rPr>
      </w:pPr>
      <w:r>
        <w:rPr>
          <w:b/>
        </w:rPr>
        <w:t>ЧЕТВЕРТОГО СОЗЫВА</w:t>
      </w:r>
    </w:p>
    <w:p w:rsidR="00746139" w:rsidRDefault="00746139" w:rsidP="001C4F5B">
      <w:pPr>
        <w:jc w:val="center"/>
      </w:pPr>
      <w:r>
        <w:t>445590 Самарская область, Хворостянский район, с. Хворостянка, пл. Плясункова, д.10</w:t>
      </w:r>
    </w:p>
    <w:p w:rsidR="00746139" w:rsidRDefault="00746139" w:rsidP="001C4F5B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746139" w:rsidTr="001C4F5B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46139" w:rsidRDefault="00746139">
            <w:pPr>
              <w:jc w:val="both"/>
            </w:pPr>
          </w:p>
        </w:tc>
      </w:tr>
    </w:tbl>
    <w:p w:rsidR="00746139" w:rsidRDefault="00746139" w:rsidP="001C4F5B">
      <w:pPr>
        <w:jc w:val="both"/>
        <w:rPr>
          <w:sz w:val="20"/>
          <w:szCs w:val="20"/>
        </w:rPr>
      </w:pPr>
    </w:p>
    <w:p w:rsidR="00746139" w:rsidRDefault="00746139" w:rsidP="001C4F5B">
      <w:pPr>
        <w:tabs>
          <w:tab w:val="left" w:pos="1620"/>
        </w:tabs>
        <w:jc w:val="center"/>
        <w:rPr>
          <w:b/>
          <w:sz w:val="28"/>
          <w:szCs w:val="28"/>
        </w:rPr>
      </w:pPr>
    </w:p>
    <w:p w:rsidR="00746139" w:rsidRDefault="00746139" w:rsidP="001C4F5B">
      <w:pPr>
        <w:tabs>
          <w:tab w:val="left" w:pos="16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746139" w:rsidRDefault="00746139" w:rsidP="001C4F5B">
      <w:pPr>
        <w:jc w:val="both"/>
        <w:rPr>
          <w:u w:val="single"/>
        </w:rPr>
      </w:pPr>
    </w:p>
    <w:p w:rsidR="00746139" w:rsidRDefault="00746139" w:rsidP="001C4F5B">
      <w:pPr>
        <w:jc w:val="both"/>
        <w:rPr>
          <w:b/>
        </w:rPr>
      </w:pPr>
      <w:r>
        <w:rPr>
          <w:b/>
          <w:u w:val="single"/>
        </w:rPr>
        <w:t>от «30» сентября 2014 года</w:t>
      </w:r>
      <w:r>
        <w:rPr>
          <w:b/>
        </w:rPr>
        <w:t xml:space="preserve">                                                                                          </w:t>
      </w:r>
      <w:r>
        <w:rPr>
          <w:b/>
          <w:u w:val="single"/>
        </w:rPr>
        <w:t xml:space="preserve">№ 264/39 </w:t>
      </w:r>
    </w:p>
    <w:p w:rsidR="00746139" w:rsidRDefault="00746139" w:rsidP="001C4F5B">
      <w:pPr>
        <w:jc w:val="center"/>
        <w:rPr>
          <w:b/>
        </w:rPr>
      </w:pPr>
    </w:p>
    <w:p w:rsidR="00746139" w:rsidRDefault="00746139" w:rsidP="001C4F5B"/>
    <w:p w:rsidR="00746139" w:rsidRDefault="00746139" w:rsidP="001C4F5B">
      <w:pPr>
        <w:jc w:val="center"/>
        <w:rPr>
          <w:b/>
        </w:rPr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 на 2014 год и на плановый период 2015 и 2016 годов</w:t>
      </w:r>
    </w:p>
    <w:p w:rsidR="00746139" w:rsidRDefault="00746139" w:rsidP="001C4F5B"/>
    <w:p w:rsidR="00746139" w:rsidRDefault="00746139" w:rsidP="00542296">
      <w:pPr>
        <w:jc w:val="both"/>
      </w:pPr>
      <w:r>
        <w:t xml:space="preserve">              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2014 год и на плановый период 2015 и 2016 годов» Собрание представителей</w:t>
      </w:r>
    </w:p>
    <w:p w:rsidR="00746139" w:rsidRDefault="00746139" w:rsidP="001C4F5B">
      <w:pPr>
        <w:jc w:val="center"/>
        <w:rPr>
          <w:b/>
        </w:rPr>
      </w:pPr>
      <w:r>
        <w:rPr>
          <w:b/>
        </w:rPr>
        <w:t>Р Е Ш И Л О:</w:t>
      </w:r>
    </w:p>
    <w:p w:rsidR="00746139" w:rsidRDefault="00746139" w:rsidP="001C4F5B">
      <w:pPr>
        <w:jc w:val="center"/>
        <w:rPr>
          <w:b/>
        </w:rPr>
      </w:pPr>
    </w:p>
    <w:p w:rsidR="00746139" w:rsidRDefault="00746139" w:rsidP="001C4F5B">
      <w:pPr>
        <w:jc w:val="both"/>
      </w:pPr>
      <w:r>
        <w:rPr>
          <w:b/>
        </w:rPr>
        <w:t xml:space="preserve">1. </w:t>
      </w:r>
      <w:r>
        <w:t>Внести в решение Собрания представителей муниципального района Хворостянский от 27 декабря 2013 года № 224/34 «О бюджете муниципального района Хворостянский на 2014 год и на плановый период 2015 и 2016 годов» следующие изменения:</w:t>
      </w:r>
    </w:p>
    <w:p w:rsidR="00746139" w:rsidRDefault="00746139" w:rsidP="001C4F5B"/>
    <w:p w:rsidR="00746139" w:rsidRDefault="00746139" w:rsidP="001C4F5B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1) в пункте 1:</w:t>
      </w:r>
    </w:p>
    <w:p w:rsidR="00746139" w:rsidRDefault="00746139" w:rsidP="001C4F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«340 656» заменить суммой «357 058»</w:t>
      </w:r>
    </w:p>
    <w:p w:rsidR="00746139" w:rsidRDefault="00746139" w:rsidP="001C4F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«336 589» заменить суммой «352 991»</w:t>
      </w:r>
    </w:p>
    <w:p w:rsidR="00746139" w:rsidRDefault="00746139" w:rsidP="001C4F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6139" w:rsidRDefault="00746139" w:rsidP="001C4F5B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2) в пункте 6:</w:t>
      </w:r>
    </w:p>
    <w:p w:rsidR="00746139" w:rsidRDefault="00746139" w:rsidP="001C4F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«280 501» заменить суммой «291 333»</w:t>
      </w:r>
    </w:p>
    <w:p w:rsidR="00746139" w:rsidRDefault="00746139" w:rsidP="001C4F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«281 222» заменить суммой «299 549»</w:t>
      </w:r>
    </w:p>
    <w:p w:rsidR="00746139" w:rsidRDefault="00746139" w:rsidP="001C4F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6139" w:rsidRDefault="00746139" w:rsidP="001C4F5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46139" w:rsidRDefault="00746139" w:rsidP="009A43E0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3) в пункте 14:</w:t>
      </w:r>
    </w:p>
    <w:p w:rsidR="00746139" w:rsidRDefault="00746139" w:rsidP="009A43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«17 504» заменить суммой «18 604»</w:t>
      </w:r>
    </w:p>
    <w:p w:rsidR="00746139" w:rsidRDefault="00746139" w:rsidP="001C4F5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46139" w:rsidRDefault="00746139" w:rsidP="001C4F5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46139" w:rsidRDefault="00746139" w:rsidP="001C4F5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46139" w:rsidRDefault="00746139" w:rsidP="001C4F5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46139" w:rsidRDefault="00746139" w:rsidP="001C4F5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46139" w:rsidRDefault="00746139" w:rsidP="001C4F5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46139" w:rsidRDefault="00746139" w:rsidP="001C4F5B"/>
    <w:p w:rsidR="00746139" w:rsidRDefault="00746139" w:rsidP="001C4F5B">
      <w:pPr>
        <w:rPr>
          <w:b/>
          <w:sz w:val="22"/>
          <w:szCs w:val="22"/>
        </w:rPr>
      </w:pPr>
    </w:p>
    <w:p w:rsidR="00746139" w:rsidRDefault="00746139" w:rsidP="001C4F5B">
      <w:pPr>
        <w:rPr>
          <w:b/>
          <w:sz w:val="22"/>
          <w:szCs w:val="22"/>
        </w:rPr>
      </w:pPr>
      <w:r>
        <w:rPr>
          <w:b/>
          <w:sz w:val="22"/>
          <w:szCs w:val="22"/>
        </w:rPr>
        <w:t>4) приложение 4 изложить в следующей редакции:</w:t>
      </w:r>
    </w:p>
    <w:p w:rsidR="00746139" w:rsidRDefault="00746139" w:rsidP="001C4F5B">
      <w:pPr>
        <w:jc w:val="right"/>
        <w:rPr>
          <w:sz w:val="22"/>
          <w:szCs w:val="22"/>
        </w:rPr>
      </w:pPr>
    </w:p>
    <w:p w:rsidR="00746139" w:rsidRDefault="00746139" w:rsidP="001C4F5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Приложение 4</w:t>
      </w:r>
    </w:p>
    <w:p w:rsidR="00746139" w:rsidRDefault="00746139" w:rsidP="001C4F5B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к решению Собрания представителей</w:t>
      </w:r>
    </w:p>
    <w:p w:rsidR="00746139" w:rsidRDefault="00746139" w:rsidP="001C4F5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муниципального</w:t>
      </w:r>
    </w:p>
    <w:p w:rsidR="00746139" w:rsidRDefault="00746139" w:rsidP="001C4F5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района Хворостянский на 2014 год</w:t>
      </w:r>
    </w:p>
    <w:p w:rsidR="00746139" w:rsidRDefault="00746139" w:rsidP="001C4F5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и на плановый период 2015 и 2016 годов»</w:t>
      </w:r>
    </w:p>
    <w:p w:rsidR="00746139" w:rsidRDefault="00746139" w:rsidP="001C4F5B">
      <w:pPr>
        <w:jc w:val="center"/>
        <w:rPr>
          <w:b/>
        </w:rPr>
      </w:pPr>
      <w:r>
        <w:rPr>
          <w:b/>
        </w:rPr>
        <w:t xml:space="preserve"> Ведомственная структура расходов бюджета</w:t>
      </w:r>
    </w:p>
    <w:p w:rsidR="00746139" w:rsidRDefault="00746139" w:rsidP="001C4F5B">
      <w:pPr>
        <w:jc w:val="center"/>
        <w:rPr>
          <w:b/>
        </w:rPr>
      </w:pPr>
      <w:r>
        <w:rPr>
          <w:b/>
        </w:rPr>
        <w:t xml:space="preserve"> муниципального района на 2014 год.</w:t>
      </w:r>
    </w:p>
    <w:p w:rsidR="00746139" w:rsidRDefault="00746139" w:rsidP="001C4F5B">
      <w:pPr>
        <w:rPr>
          <w:b/>
        </w:rPr>
      </w:pPr>
    </w:p>
    <w:p w:rsidR="00746139" w:rsidRDefault="00746139" w:rsidP="001C4F5B">
      <w:pPr>
        <w:rPr>
          <w:b/>
        </w:rPr>
      </w:pPr>
    </w:p>
    <w:tbl>
      <w:tblPr>
        <w:tblW w:w="10260" w:type="dxa"/>
        <w:tblInd w:w="-72" w:type="dxa"/>
        <w:tblLayout w:type="fixed"/>
        <w:tblLook w:val="01E0"/>
      </w:tblPr>
      <w:tblGrid>
        <w:gridCol w:w="720"/>
        <w:gridCol w:w="3600"/>
        <w:gridCol w:w="540"/>
        <w:gridCol w:w="720"/>
        <w:gridCol w:w="1260"/>
        <w:gridCol w:w="720"/>
        <w:gridCol w:w="1440"/>
        <w:gridCol w:w="1260"/>
      </w:tblGrid>
      <w:tr w:rsidR="00746139" w:rsidTr="001C4F5B">
        <w:trPr>
          <w:trHeight w:val="96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  <w:rPr>
                <w:b/>
              </w:rPr>
            </w:pPr>
            <w:r>
              <w:rPr>
                <w:b/>
              </w:rPr>
              <w:t>код главного распоря-</w:t>
            </w:r>
          </w:p>
          <w:p w:rsidR="00746139" w:rsidRDefault="00746139">
            <w:pPr>
              <w:jc w:val="center"/>
              <w:rPr>
                <w:b/>
              </w:rPr>
            </w:pPr>
            <w:r>
              <w:rPr>
                <w:b/>
              </w:rPr>
              <w:t>дителябюджет-ных средств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  <w:rPr>
                <w:b/>
              </w:rPr>
            </w:pPr>
            <w:r>
              <w:rPr>
                <w:b/>
              </w:rPr>
              <w:t>Наименование  главного распорядителя</w:t>
            </w:r>
          </w:p>
          <w:p w:rsidR="00746139" w:rsidRDefault="00746139">
            <w:pPr>
              <w:jc w:val="center"/>
              <w:rPr>
                <w:b/>
              </w:rPr>
            </w:pPr>
            <w:r>
              <w:rPr>
                <w:b/>
              </w:rPr>
              <w:t>средств бюджета муниципального района, раздела, подраздела, целевой статьи, вида расхода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  <w:rPr>
                <w:b/>
              </w:rPr>
            </w:pPr>
          </w:p>
          <w:p w:rsidR="00746139" w:rsidRDefault="00746139">
            <w:pPr>
              <w:jc w:val="center"/>
              <w:rPr>
                <w:b/>
              </w:rPr>
            </w:pPr>
            <w:r>
              <w:rPr>
                <w:b/>
              </w:rPr>
              <w:t>Рз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  <w:rPr>
                <w:b/>
              </w:rPr>
            </w:pPr>
          </w:p>
          <w:p w:rsidR="00746139" w:rsidRDefault="00746139">
            <w:pPr>
              <w:jc w:val="center"/>
              <w:rPr>
                <w:b/>
              </w:rPr>
            </w:pPr>
            <w:r>
              <w:rPr>
                <w:b/>
              </w:rPr>
              <w:t>ПР</w:t>
            </w:r>
          </w:p>
          <w:p w:rsidR="00746139" w:rsidRDefault="00746139">
            <w:pPr>
              <w:jc w:val="center"/>
              <w:rPr>
                <w:b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  <w:rPr>
                <w:b/>
              </w:rPr>
            </w:pPr>
          </w:p>
          <w:p w:rsidR="00746139" w:rsidRDefault="00746139">
            <w:pPr>
              <w:jc w:val="center"/>
              <w:rPr>
                <w:b/>
              </w:rPr>
            </w:pPr>
            <w:r>
              <w:rPr>
                <w:b/>
              </w:rPr>
              <w:t>ЦСР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  <w:rPr>
                <w:b/>
              </w:rPr>
            </w:pPr>
          </w:p>
          <w:p w:rsidR="00746139" w:rsidRDefault="00746139">
            <w:pPr>
              <w:jc w:val="center"/>
              <w:rPr>
                <w:b/>
              </w:rPr>
            </w:pPr>
            <w:r>
              <w:rPr>
                <w:b/>
              </w:rPr>
              <w:t>ВР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  <w:r>
              <w:rPr>
                <w:b/>
              </w:rPr>
              <w:t>умма, тыс.рублей</w:t>
            </w:r>
          </w:p>
          <w:p w:rsidR="00746139" w:rsidRDefault="00746139">
            <w:pPr>
              <w:jc w:val="center"/>
              <w:rPr>
                <w:b/>
                <w:lang w:val="en-US"/>
              </w:rPr>
            </w:pPr>
          </w:p>
        </w:tc>
      </w:tr>
      <w:tr w:rsidR="00746139" w:rsidTr="001C4F5B">
        <w:trPr>
          <w:trHeight w:val="1723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139" w:rsidRDefault="00746139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139" w:rsidRDefault="00746139">
            <w:pPr>
              <w:jc w:val="center"/>
              <w:rPr>
                <w:b/>
              </w:rPr>
            </w:pPr>
            <w:r>
              <w:rPr>
                <w:b/>
              </w:rPr>
              <w:t>в том числе за счет безвозмездных поступлений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  <w:lang w:val="en-US"/>
              </w:rPr>
              <w:t>6</w:t>
            </w:r>
            <w:r>
              <w:rPr>
                <w:b/>
              </w:rPr>
              <w:t>01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2 488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337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601</w:t>
            </w:r>
          </w:p>
          <w:p w:rsidR="00746139" w:rsidRDefault="0074613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Функционирование законодательных (представительных) органов государственной власти и</w:t>
            </w:r>
          </w:p>
          <w:p w:rsidR="00746139" w:rsidRDefault="00746139">
            <w:r>
              <w:t xml:space="preserve"> представительных органов муниципальных образований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2 488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2 151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2 001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1</w:t>
            </w:r>
            <w:r>
              <w:t>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337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337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247 463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192 961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Функционирование</w:t>
            </w:r>
          </w:p>
          <w:p w:rsidR="00746139" w:rsidRDefault="00746139">
            <w:r>
              <w:t>высшего должностного лица субъекта РФ и органа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1 156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44</w:t>
            </w:r>
          </w:p>
          <w:p w:rsidR="00746139" w:rsidRPr="000C76EA" w:rsidRDefault="00746139" w:rsidP="000C76EA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1 112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rPr>
          <w:trHeight w:val="4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1 112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 xml:space="preserve">Субсидия, предоставляемая с учетом выполнения показателей социально-экономического развития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44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44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12 364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2 695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9 669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8 849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Субсидия, предоставляемая с учетом выполнения показателей социально-экономического развития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2 695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2 695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2 516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2 516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179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179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Резервные фонды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Резервные фонды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070 05 00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Резервные средства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070 05 00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24 981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10 624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Обеспечение деятельности подведомственных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002 99 00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2 463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002 99 00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2 242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002 99 00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002 99 00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092 00 00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092 00 00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8A3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Выполнение других обязательств государства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092 03 00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3 643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pPr>
              <w:rPr>
                <w:lang w:val="en-US"/>
              </w:rPr>
            </w:pPr>
          </w:p>
        </w:tc>
      </w:tr>
      <w:tr w:rsidR="00746139" w:rsidTr="008A3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 xml:space="preserve">Субсидии автономным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092 03 00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3 643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pPr>
              <w:rPr>
                <w:lang w:val="en-US"/>
              </w:rPr>
            </w:pPr>
          </w:p>
        </w:tc>
      </w:tr>
      <w:tr w:rsidR="00746139" w:rsidTr="008A3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Учреждения по обеспечению хозяйственного обслуживания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093 00 00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8 200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pPr>
              <w:rPr>
                <w:lang w:val="en-US"/>
              </w:rPr>
            </w:pPr>
          </w:p>
        </w:tc>
      </w:tr>
      <w:tr w:rsidR="00746139" w:rsidTr="008A3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093 00 00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731262" w:rsidRDefault="00746139" w:rsidP="008A3DCE">
            <w:r>
              <w:t>8 200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исполнение отдельных государственных полномочий в сфере архивного дела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521 01 00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147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521 01 00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24</w:t>
            </w: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147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Создание, организация деятельности и развитие многофункционального центра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522 84 00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5 740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5 738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522 84 00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5 740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5 738</w:t>
            </w:r>
          </w:p>
        </w:tc>
      </w:tr>
      <w:tr w:rsidR="00746139" w:rsidTr="008A3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 xml:space="preserve">Субсидия, предоставляемая с учетом выполнения показателей социально-экономического развития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4 739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4 739</w:t>
            </w:r>
          </w:p>
        </w:tc>
      </w:tr>
      <w:tr w:rsidR="00746139" w:rsidTr="008A3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357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357</w:t>
            </w:r>
          </w:p>
        </w:tc>
      </w:tr>
      <w:tr w:rsidR="00746139" w:rsidTr="008A3DC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rPr>
                <w:lang w:val="en-US"/>
              </w:rPr>
              <w:t>61</w:t>
            </w: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4 025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4 025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C76EA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pPr>
              <w:jc w:val="both"/>
            </w:pPr>
            <w:r>
              <w:t>Субсидии автономным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C76EA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C76EA" w:rsidRDefault="00746139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C76EA" w:rsidRDefault="00746139">
            <w:r>
              <w:t>357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C76EA" w:rsidRDefault="00746139">
            <w:r>
              <w:t>357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538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538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исполнение государственных полномочий по созданию и организации деятельности административной комиссии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521 04 00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538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538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521 04 00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12</w:t>
            </w: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512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521 04 00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24</w:t>
            </w: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26</w:t>
            </w:r>
          </w:p>
        </w:tc>
      </w:tr>
      <w:tr w:rsidR="00746139" w:rsidTr="00862D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Сельское хозяйство и рыболовство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C01D12" w:rsidRDefault="00746139" w:rsidP="008A3DCE">
            <w:r>
              <w:t>10 560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C01D12" w:rsidRDefault="00746139" w:rsidP="008A3DCE">
            <w:r>
              <w:t>10 560</w:t>
            </w:r>
          </w:p>
        </w:tc>
      </w:tr>
      <w:tr w:rsidR="00746139" w:rsidTr="00862D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Исполнение переданных  полномочий субъекта РФ   по поддержке сельскохозяйственного производства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521 10 00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1 333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1 333</w:t>
            </w:r>
          </w:p>
        </w:tc>
      </w:tr>
      <w:tr w:rsidR="00746139" w:rsidTr="000C76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521 10 00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1 261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1 261</w:t>
            </w:r>
          </w:p>
        </w:tc>
      </w:tr>
      <w:tr w:rsidR="00746139" w:rsidTr="00862D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521 10 00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62</w:t>
            </w:r>
          </w:p>
        </w:tc>
      </w:tr>
      <w:tr w:rsidR="00746139" w:rsidTr="00862D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521 10 00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10</w:t>
            </w:r>
          </w:p>
        </w:tc>
      </w:tr>
      <w:tr w:rsidR="00746139" w:rsidTr="00862D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 xml:space="preserve"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8</w:t>
            </w:r>
          </w:p>
        </w:tc>
      </w:tr>
      <w:tr w:rsidR="00746139" w:rsidTr="00862D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8</w:t>
            </w:r>
          </w:p>
        </w:tc>
      </w:tr>
      <w:tr w:rsidR="00746139" w:rsidTr="00862D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Возмещение части процентной ставки по долгосрочным, среднесрочным и краткосрочным кредитам взятым малыми формами хозяйствования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408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408</w:t>
            </w:r>
          </w:p>
        </w:tc>
      </w:tr>
      <w:tr w:rsidR="00746139" w:rsidTr="00862D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408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408</w:t>
            </w:r>
          </w:p>
        </w:tc>
      </w:tr>
      <w:tr w:rsidR="00746139" w:rsidTr="00862D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2 317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2 317</w:t>
            </w:r>
          </w:p>
        </w:tc>
      </w:tr>
      <w:tr w:rsidR="00746139" w:rsidTr="00862D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2 317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2 317</w:t>
            </w:r>
          </w:p>
        </w:tc>
      </w:tr>
      <w:tr w:rsidR="00746139" w:rsidTr="00862D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Субсидия на 1 литр реализованного товарного молока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1 176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1 176</w:t>
            </w:r>
          </w:p>
        </w:tc>
      </w:tr>
      <w:tr w:rsidR="00746139" w:rsidTr="00862D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 xml:space="preserve">04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 xml:space="preserve">05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1 176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1 176</w:t>
            </w:r>
          </w:p>
        </w:tc>
      </w:tr>
      <w:tr w:rsidR="00746139" w:rsidTr="000C76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896454" w:rsidRDefault="00746139" w:rsidP="000C76EA">
            <w:r>
              <w:t>2 878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2 878</w:t>
            </w:r>
          </w:p>
        </w:tc>
      </w:tr>
      <w:tr w:rsidR="00746139" w:rsidTr="000C76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1 072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1 072</w:t>
            </w:r>
          </w:p>
        </w:tc>
      </w:tr>
      <w:tr w:rsidR="00746139" w:rsidTr="000C76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896454" w:rsidRDefault="00746139" w:rsidP="000C76EA">
            <w:r>
              <w:t>1 806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1 806</w:t>
            </w:r>
          </w:p>
        </w:tc>
      </w:tr>
      <w:tr w:rsidR="00746139" w:rsidTr="00862D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825 50 41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2 317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2 317</w:t>
            </w:r>
          </w:p>
        </w:tc>
      </w:tr>
      <w:tr w:rsidR="00746139" w:rsidTr="00862D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825 50 41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2 317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2 317</w:t>
            </w:r>
          </w:p>
        </w:tc>
      </w:tr>
      <w:tr w:rsidR="00746139" w:rsidTr="000C76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Субсидия на 1 литр реализованного товарного молока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825 50 43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84</w:t>
            </w:r>
          </w:p>
        </w:tc>
      </w:tr>
      <w:tr w:rsidR="00746139" w:rsidTr="000C76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825 50 43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84</w:t>
            </w:r>
          </w:p>
        </w:tc>
      </w:tr>
      <w:tr w:rsidR="00746139" w:rsidTr="00862D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Возмещение части процентной ставки по долгосрочным, среднесрочным и краткосрочным кредитам взятым малыми формами хозяйствования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825 50 55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39</w:t>
            </w:r>
          </w:p>
        </w:tc>
      </w:tr>
      <w:tr w:rsidR="00746139" w:rsidTr="00862D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825 50 55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39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Транспорт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300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Другие виды транспорта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317 00 00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317 00 00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300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300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Связь и информатика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1 041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913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 w:rsidRPr="00EC3C43">
              <w:t>Создание условий для обеспечения жителей услугами связи в части проведения ремонта зданий, находящихся в муниципальной собственности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606 00 41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1 041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913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606 00 41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1 041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913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Малое и среднее предпринимательство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345 00 00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12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345 00 00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Жилищное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41 715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41 119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Мероприятия в области жилищного хозяйства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350 03 00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05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350 03 00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Переселение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633 96 03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41 119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41 119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Бюджетные инвестиции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633 96 03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41 119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41 119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Коммунальное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9 300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 w:rsidRPr="00C409C7">
              <w:t>Мероприятия в области коммунального хозяйства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351 05 00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9 300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 w:rsidRPr="00C409C7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351 05 00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9 300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Экологический контроль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383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Исполнение отдельных государственных полномочий Самарской области в сфере охраны окружающей среды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618 00 00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383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618 00 00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301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618 00 00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82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Общее образование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27 154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542DBF" w:rsidRDefault="00746139">
            <w:r>
              <w:t>16 308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Исполнение решения Арбитражного суда Самарской области по невыполненным обязательствам по муниципальным контрактам по объекту Соловьевская СОШ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522 30 00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Исполнение судебных актов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522 30 00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3666E9" w:rsidRDefault="00746139">
            <w:r>
              <w:t>10 620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3666E9" w:rsidRDefault="00746139">
            <w:r>
              <w:t>10 620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автономным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3666E9" w:rsidRDefault="00746139">
            <w:r>
              <w:t>10 620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3666E9" w:rsidRDefault="00746139">
            <w:r>
              <w:t>10 620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Ведомственная целевая программа «Развитие системы образования в муниципальном районе Хворостянский на 2014-2016 годы»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755 00 01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3666E9" w:rsidRDefault="00746139">
            <w:r>
              <w:t>10 113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99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755 00 01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99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Субсидии автономным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755 00 01</w:t>
            </w:r>
          </w:p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3666E9" w:rsidRDefault="00746139">
            <w:r>
              <w:t>10 014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Проведение капитального ремонта, оснащение основными средствами и материальными запасами здания (помещений), пригодныхдля создания дополнительных мест детям, обучающимся по основным общеобразовательным программам дошкольного образования, образовательного учреждения, а также на благоустройство прилегающей к зданию территории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802 50 59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5 589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5 589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802 50 59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5 589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5 589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Молодежная политика и оздоровление детей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1 811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951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Субсидия, предоставляемая с учетом выполнения показателей социально-экономического развития 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57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C76EA">
            <w:r>
              <w:t>Субсидии бюджетным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57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Оплата стоимости набора продуктов питания для детей в организованных органами местного самоуправления оздоровительных лагерях с дневным пребыванием детей в каникулярное 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621 00 04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707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автономным учреждениям на иные цели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621 00 04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707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624 04 00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187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бюджетным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624 04 00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187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Ведомственная целевая программа «Организация работы с детьми и молодежью в Хворостянском районе на 2014-2016 годы»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755 00 02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C76EA" w:rsidRDefault="00746139">
            <w:r>
              <w:t>743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755 00 02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C76EA" w:rsidRDefault="00746139">
            <w:r>
              <w:t>743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18 763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18 763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Проведение капитального ремонта находящегося в муниципальной собственности здания, занимаемого государственным бюджетным образовательным учреждением (Студенецкая СОШ)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624 77 00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18 763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18 763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624 77 00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18 763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18 763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Осуществление капитального ремонта зданий (помещений) муниципальных учреждений, осуществляющих деятельность в сфере культуры на территории Самарской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522 75 00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Исполнение судебных актов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522 75 00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Пенсионное обеспечение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Пенсии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490 00 00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490 00 00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Социальное обеспечение населения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69 953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69 772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Государственная программа Самарской области «Устойчивое развитие сельских территорий Самарской области на 2014-2017 годы и на период до 2020 года.</w:t>
            </w:r>
          </w:p>
          <w:p w:rsidR="00746139" w:rsidRDefault="00746139">
            <w:r>
              <w:t>Предоставление социальных выплат на строительство (приобретение) жилья молодым семьям, молодым специалистам, и гражданам проживающим в сельской местности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612 00 00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41 781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41 781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10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612 00 00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41 781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41 781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Социальные выплаты ветеранам ВОВ 1941-1945гг., вдовам инвалидов и участников ВОВ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630 05 00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235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630 05 00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235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ФЦП «Жилище» подпрограмма обеспечение жильем молодых семей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633 03 00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823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10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03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633 03 00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823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Исполнение переданных государственных полномочий по обеспечению жилыми помещениями отдельных категорий граждан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633 07 01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61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633 07 01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23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633 07 01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38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Обеспечение жильем граждан, проработавшим в тылу в период Великой Отечественной войны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633 07 02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2 128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2 128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633 07 02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2 128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2 128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ФЦП «Жилище» на 2011-2015 годы подпрограмма «Обеспечение жильем молодых семей»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795 00 00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795 00 00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ФЦП «Жилище» подпрограмма обеспечение жильем молодых семей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805 50 20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263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805 50 20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263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Обеспечение жильем отдельных категорий граждан, установленных Федеральным законом от 12 января 1995 года №5-ФЗ «О ветеранах», в соответствии с Указом Президента РФ от 7 мая 2008 года « 714»Об обеспечении жильем ветеранов ВОВ 1941-1945 годов»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805 51 34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6 964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6 964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805 51 34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6 964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6 964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Государственная программа Самарской области «Устойчивое развитие сельских территорий Самарской области на 2014-2017 годы и на период до 2020 года.</w:t>
            </w:r>
          </w:p>
          <w:p w:rsidR="00746139" w:rsidRDefault="00746139">
            <w:r>
              <w:t>Предоставление социальных выплат на строительство (приобретение) жилья молодым семьям, молодым специалистам, и гражданам проживающим в сельской местности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825 50 18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17 518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17 518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10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03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825 50 18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17 518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17 518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Охрана семьи и детства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1</w:t>
            </w:r>
            <w:r>
              <w:t>1 730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1</w:t>
            </w:r>
            <w:r>
              <w:t>1 730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Выплаты приемной семье на содержание подопечных детей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520 13 00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7 447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7 447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520 13 00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7 447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7 447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633 02 00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3 192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3 192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Бюджетные инвестиции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633 02 00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3 192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3 192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803 50 82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1 064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1 064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Бюджетные инвестиции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803 50 82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1 064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1 064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Осуществление переданных полномочий по назначению и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803 52 60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27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803 52 60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27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8 116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8 116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Субвенции на исполнение государственных полномочий по осуществлению деятельности по опеке и попечительству над несовершеннолетними лицами, социальному обслуживанию и социальной поддержке семьи, материнства и детства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521 02 00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1 919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1 919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521 02 00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11</w:t>
            </w: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1 421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1 455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521 02 00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271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272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521 02 00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24</w:t>
            </w: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182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521 02 00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Субвенции на исполнение государственных полномочий по социальной поддержке населения и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521 07 00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5 726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5 726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521 07 00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11</w:t>
            </w: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5 161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5 161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521 07 00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24</w:t>
            </w: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555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521 07 00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исполнение отдельных государственных полномочий в сфере охраны труда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521 08 00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471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471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521 08 00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1</w:t>
            </w:r>
            <w: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448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521 08 00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24</w:t>
            </w: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23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Физическая культура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1 </w:t>
            </w:r>
            <w:r>
              <w:rPr>
                <w:lang w:val="en-US"/>
              </w:rPr>
              <w:t>6</w:t>
            </w:r>
            <w: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31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31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31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Ведомственная целевая программа «Развитие физической культуры и спорта в муниципальном районе Хворостянский на 2014-2016г.»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755 00 03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1 569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755 00 03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1 567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755 00 03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Массовый 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2 949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ОЦП «Развитие физической культуры и спорта в Самарской области на 2010-2018 годы»</w:t>
            </w:r>
          </w:p>
          <w:p w:rsidR="00746139" w:rsidRDefault="00746139">
            <w:r>
              <w:t>Проектирование и строительство физкультурно-оздоровительного комплекса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607 03 04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2 949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Бюджетные инвестиции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607 03 04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2 949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Телевидение и радиовещание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телерадиокомпаниям и телерадиоорганизациям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453 01 00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автономным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12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453 01 00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Обслуживание внутреннего государственного и муниципального долга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Процентные платежи по долговым обязательствам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065 00 00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Обслуживание муниципального долга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065 00 00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Муниципальное казенное учреждение «Управление сельского хозяйства муниципального района Хворостянский Самарской области»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C01D12" w:rsidRDefault="00746139">
            <w:pPr>
              <w:rPr>
                <w:b/>
              </w:rPr>
            </w:pPr>
            <w:r>
              <w:rPr>
                <w:b/>
              </w:rPr>
              <w:t>52 077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C01D12" w:rsidRDefault="00746139">
            <w:pPr>
              <w:rPr>
                <w:b/>
              </w:rPr>
            </w:pPr>
            <w:r>
              <w:rPr>
                <w:b/>
              </w:rPr>
              <w:t>52 077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Сельское хозяйство и рыболовство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C01D12" w:rsidRDefault="00746139">
            <w:r>
              <w:t>52 077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C01D12" w:rsidRDefault="00746139">
            <w:r>
              <w:t>52 077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Исполнение переданных  полномочий субъекта РФ   по поддержке сельскохозяйственного производства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521 10 00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2 902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2 902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521 10 00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2 649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2 649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521 10 00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245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521 10 00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896454" w:rsidRDefault="00746139">
            <w:r>
              <w:t>3 344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3 344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29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121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896454" w:rsidRDefault="00746139">
            <w:r>
              <w:t>3 194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3 194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818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818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Возмещение части процентной ставки по долгосрочным, среднесрочным и краткосрочным кредитам взятым малыми формами хозяйствования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945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945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15 508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15 508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15 508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15 508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Субсидия на 1 литр реализованного товарного молока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898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04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05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898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825 50 38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3 105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3 105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825 50 38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3 105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3 105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Субсидия на 1 литр реализованного товарного молока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825 50 43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273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273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825 50 43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273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273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825 50 41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15 508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15 508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825 50 41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15 508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15 508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825 50 47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512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825 50 47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512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Возмещение части процентной ставки по долгосрочным, среднесрочным и краткосрочным кредитам взятым малыми формами хозяйствования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825 50 55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8 240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8 240</w:t>
            </w:r>
          </w:p>
        </w:tc>
      </w:tr>
      <w:tr w:rsidR="00746139" w:rsidTr="0089645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825 50 55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8 240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8 240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604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МКУ «Управление культуры»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  <w:lang w:val="en-US"/>
              </w:rPr>
              <w:t>2</w:t>
            </w:r>
            <w:r>
              <w:rPr>
                <w:b/>
              </w:rPr>
              <w:t>4 251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13 603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Связь и информатика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271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Формирование электронного корпоративного каталога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606 00 17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271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бюджетным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606 00 17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271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Общее образование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2 248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786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Субсидия, предоставляемая с учетом выполнения показателей социально-экономического развития – на повышение заработной платы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786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786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Ведомственная целевая программа «Развитие системы образования в муниципальном районе Хворостянский на 2014-2016 годы»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755 00 01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1 462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755 00 01</w:t>
            </w:r>
          </w:p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1 462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Культура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96141B" w:rsidRDefault="00746139">
            <w:r>
              <w:rPr>
                <w:lang w:val="en-US"/>
              </w:rPr>
              <w:t xml:space="preserve">21 </w:t>
            </w:r>
            <w:r>
              <w:t>708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12 470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12 470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12 470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921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921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604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61</w:t>
            </w: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C76EA" w:rsidRDefault="00746139">
            <w:r>
              <w:rPr>
                <w:lang w:val="en-US"/>
              </w:rPr>
              <w:t xml:space="preserve">11 </w:t>
            </w:r>
            <w:r>
              <w:t>525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2F19B7" w:rsidRDefault="00746139">
            <w:r>
              <w:rPr>
                <w:lang w:val="en-US"/>
              </w:rPr>
              <w:t xml:space="preserve">11 </w:t>
            </w:r>
            <w:r>
              <w:t>525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Ведомственная целевая программа «Развитие и сохранение культурного потенциала Хворостянского района на 2014-2016 годы»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755 00 04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96141B" w:rsidRDefault="00746139">
            <w:r>
              <w:t>9 162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755 0004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65</w:t>
            </w:r>
            <w: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755 00 04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604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755 00 04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61</w:t>
            </w: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96141B" w:rsidRDefault="00746139">
            <w:r>
              <w:rPr>
                <w:lang w:val="en-US"/>
              </w:rPr>
              <w:t xml:space="preserve">8 </w:t>
            </w:r>
            <w:r>
              <w:t>412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755 00 04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Государственная поддержка муниципальных учреждений культуры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811 51 47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100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811 51 47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100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805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 xml:space="preserve">Муниципальное казенное учреждение «Комитет по управлению </w:t>
            </w:r>
          </w:p>
          <w:p w:rsidR="00746139" w:rsidRDefault="00746139">
            <w:pPr>
              <w:rPr>
                <w:b/>
              </w:rPr>
            </w:pPr>
            <w:r>
              <w:rPr>
                <w:b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  <w:lang w:val="en-US"/>
              </w:rPr>
              <w:t xml:space="preserve">2 </w:t>
            </w:r>
            <w:r>
              <w:rPr>
                <w:b/>
              </w:rP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58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805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 xml:space="preserve">2 </w:t>
            </w:r>
            <w:r>
              <w:t>6</w:t>
            </w:r>
            <w:r>
              <w:rPr>
                <w:lang w:val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805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>
            <w:r>
              <w:t>1 792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805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1 663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805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805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805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Реализация государственных функций, связанных с общегосударственным  управлением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92</w:t>
            </w:r>
            <w:r>
              <w:rPr>
                <w:lang w:val="en-US"/>
              </w:rPr>
              <w:t xml:space="preserve">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805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092 00 00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805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Учреждения по обеспечению хозяйственного обслуживания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093 00 00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805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государственным (муниципальным) унитарным предприятиям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01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093 00 00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RPr="000E6965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>
            <w:r w:rsidRPr="000E6965">
              <w:t>805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>
            <w:r>
              <w:t>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>
            <w:r>
              <w:t>58</w:t>
            </w:r>
          </w:p>
        </w:tc>
      </w:tr>
      <w:tr w:rsidR="00746139" w:rsidRPr="000E6965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>
            <w:r w:rsidRPr="000E6965">
              <w:t>805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>
            <w:r>
              <w:t>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>
            <w:r>
              <w:t>55</w:t>
            </w:r>
          </w:p>
        </w:tc>
      </w:tr>
      <w:tr w:rsidR="00746139" w:rsidRPr="000E6965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>
            <w:r w:rsidRPr="000E6965">
              <w:t>805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>
            <w:r>
              <w:t>3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24 112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2 883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Обеспечение деятельности</w:t>
            </w:r>
          </w:p>
          <w:p w:rsidR="00746139" w:rsidRDefault="00746139">
            <w:r>
              <w:t>финансовых, налоговых и таможенных органов и органов финансового (финансового-бюджетного) надзора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t>4 34</w:t>
            </w:r>
            <w:r>
              <w:rPr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133D2F" w:rsidRDefault="00746139">
            <w:r>
              <w:t>3 993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3 797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609 04 04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347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347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Социальное обеспечение населения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1 168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946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ФЦП «Жилище» подпрограмма обеспечение жильем молодых семей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633 03 00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759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633 03 00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759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ФЦП «Жилище» на 2011-2015 годы подпрограмма «Обеспечение жильем молодых семей»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795 00 00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10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795 00 00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ФЦП «Жилище» подпрограмма обеспечение жильем молодых семей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805 50 20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187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805 50 20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187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13 069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672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Выравнивание бюджетной обеспеченности поселений из районного фонда поддержки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516 00 00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12 397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Дотации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516 00 00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12 397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609 04 04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672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 xml:space="preserve">Дотации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2F19B7">
            <w:pPr>
              <w:tabs>
                <w:tab w:val="left" w:pos="864"/>
              </w:tabs>
            </w:pPr>
            <w:r>
              <w:t>672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5 100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484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дотации местным бюджетам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517 00 00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4 616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517 00 00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4 616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484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8A3DCE">
            <w:r>
              <w:t>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484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Прочие межбюджетные трансферты общего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435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Субвенция на предоставление дотаций поселениям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435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435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F7792" w:rsidRDefault="00746139">
            <w:pPr>
              <w:rPr>
                <w:b/>
                <w:lang w:val="en-US"/>
              </w:rPr>
            </w:pPr>
            <w:r>
              <w:rPr>
                <w:b/>
              </w:rPr>
              <w:t>352 991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261 919</w:t>
            </w:r>
          </w:p>
        </w:tc>
      </w:tr>
    </w:tbl>
    <w:p w:rsidR="00746139" w:rsidRDefault="00746139" w:rsidP="001C4F5B">
      <w:pPr>
        <w:rPr>
          <w:sz w:val="22"/>
          <w:szCs w:val="22"/>
        </w:rPr>
      </w:pPr>
    </w:p>
    <w:p w:rsidR="00746139" w:rsidRDefault="00746139" w:rsidP="001C4F5B">
      <w:pPr>
        <w:rPr>
          <w:sz w:val="22"/>
          <w:szCs w:val="22"/>
        </w:rPr>
      </w:pPr>
    </w:p>
    <w:p w:rsidR="00746139" w:rsidRDefault="00746139" w:rsidP="001C4F5B">
      <w:pPr>
        <w:rPr>
          <w:sz w:val="22"/>
          <w:szCs w:val="22"/>
        </w:rPr>
      </w:pPr>
    </w:p>
    <w:p w:rsidR="00746139" w:rsidRDefault="00746139" w:rsidP="001C4F5B">
      <w:pPr>
        <w:rPr>
          <w:sz w:val="22"/>
          <w:szCs w:val="22"/>
        </w:rPr>
      </w:pPr>
    </w:p>
    <w:p w:rsidR="00746139" w:rsidRDefault="00746139" w:rsidP="001C4F5B">
      <w:pPr>
        <w:rPr>
          <w:b/>
          <w:sz w:val="22"/>
          <w:szCs w:val="22"/>
        </w:rPr>
      </w:pPr>
      <w:r>
        <w:rPr>
          <w:b/>
          <w:sz w:val="22"/>
          <w:szCs w:val="22"/>
        </w:rPr>
        <w:t>5) приложение 6 изложить в следующей редакции:</w:t>
      </w:r>
    </w:p>
    <w:p w:rsidR="00746139" w:rsidRDefault="00746139" w:rsidP="001C4F5B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6</w:t>
      </w:r>
    </w:p>
    <w:p w:rsidR="00746139" w:rsidRDefault="00746139" w:rsidP="001C4F5B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к решению Собрания представителей</w:t>
      </w:r>
    </w:p>
    <w:p w:rsidR="00746139" w:rsidRDefault="00746139" w:rsidP="001C4F5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муниципального</w:t>
      </w:r>
    </w:p>
    <w:p w:rsidR="00746139" w:rsidRDefault="00746139" w:rsidP="001C4F5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района Хворостянский на 2014 год</w:t>
      </w:r>
    </w:p>
    <w:p w:rsidR="00746139" w:rsidRDefault="00746139" w:rsidP="001C4F5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и на плановый период 2015 и 2016 годов»</w:t>
      </w:r>
    </w:p>
    <w:p w:rsidR="00746139" w:rsidRDefault="00746139" w:rsidP="001C4F5B">
      <w:pPr>
        <w:tabs>
          <w:tab w:val="left" w:pos="600"/>
        </w:tabs>
        <w:rPr>
          <w:b/>
        </w:rPr>
      </w:pPr>
    </w:p>
    <w:p w:rsidR="00746139" w:rsidRDefault="00746139" w:rsidP="001C4F5B">
      <w:pPr>
        <w:tabs>
          <w:tab w:val="left" w:pos="600"/>
        </w:tabs>
        <w:jc w:val="center"/>
        <w:rPr>
          <w:b/>
        </w:rPr>
      </w:pPr>
      <w:r>
        <w:rPr>
          <w:b/>
        </w:rPr>
        <w:t>Распределение бюджетных ассигнований по разделам, подразделам, целевым статьям и подгруппам видов расходов классификации расходов муниципального района на 2014 год</w:t>
      </w:r>
    </w:p>
    <w:tbl>
      <w:tblPr>
        <w:tblW w:w="9540" w:type="dxa"/>
        <w:tblInd w:w="-72" w:type="dxa"/>
        <w:tblLayout w:type="fixed"/>
        <w:tblLook w:val="01E0"/>
      </w:tblPr>
      <w:tblGrid>
        <w:gridCol w:w="3600"/>
        <w:gridCol w:w="540"/>
        <w:gridCol w:w="720"/>
        <w:gridCol w:w="1260"/>
        <w:gridCol w:w="720"/>
        <w:gridCol w:w="1440"/>
        <w:gridCol w:w="1260"/>
      </w:tblGrid>
      <w:tr w:rsidR="00746139" w:rsidTr="001C4F5B">
        <w:trPr>
          <w:trHeight w:val="960"/>
        </w:trPr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Наименование  главного распорядителя</w:t>
            </w:r>
          </w:p>
          <w:p w:rsidR="00746139" w:rsidRDefault="00746139">
            <w:pPr>
              <w:rPr>
                <w:b/>
              </w:rPr>
            </w:pPr>
            <w:r>
              <w:rPr>
                <w:b/>
              </w:rPr>
              <w:t>средств бюджета муниципального района, раздела, подраздела, целевой статьи, вида расхода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  <w:p w:rsidR="00746139" w:rsidRDefault="00746139">
            <w:pPr>
              <w:rPr>
                <w:b/>
              </w:rPr>
            </w:pPr>
            <w:r>
              <w:rPr>
                <w:b/>
              </w:rPr>
              <w:t>Рз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  <w:p w:rsidR="00746139" w:rsidRDefault="00746139">
            <w:pPr>
              <w:rPr>
                <w:b/>
              </w:rPr>
            </w:pPr>
            <w:r>
              <w:rPr>
                <w:b/>
              </w:rPr>
              <w:t>ПР</w:t>
            </w:r>
          </w:p>
          <w:p w:rsidR="00746139" w:rsidRDefault="00746139">
            <w:pPr>
              <w:rPr>
                <w:b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  <w:p w:rsidR="00746139" w:rsidRDefault="00746139">
            <w:pPr>
              <w:rPr>
                <w:b/>
              </w:rPr>
            </w:pPr>
            <w:r>
              <w:rPr>
                <w:b/>
              </w:rPr>
              <w:t>ЦСР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  <w:p w:rsidR="00746139" w:rsidRDefault="00746139">
            <w:pPr>
              <w:rPr>
                <w:b/>
              </w:rPr>
            </w:pPr>
            <w:r>
              <w:rPr>
                <w:b/>
              </w:rPr>
              <w:t>ВР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  <w:r>
              <w:rPr>
                <w:b/>
              </w:rPr>
              <w:t>умма, тыс.рублей</w:t>
            </w:r>
          </w:p>
          <w:p w:rsidR="00746139" w:rsidRDefault="00746139">
            <w:pPr>
              <w:rPr>
                <w:b/>
                <w:lang w:val="en-US"/>
              </w:rPr>
            </w:pPr>
          </w:p>
        </w:tc>
      </w:tr>
      <w:tr w:rsidR="00746139" w:rsidTr="001C4F5B">
        <w:trPr>
          <w:trHeight w:val="1723"/>
        </w:trPr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в том числе за счет безвозмездных поступлений</w:t>
            </w:r>
          </w:p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48 029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14 105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Функционирование</w:t>
            </w:r>
          </w:p>
          <w:p w:rsidR="00746139" w:rsidRDefault="00746139" w:rsidP="00542DBF">
            <w:r>
              <w:t>высшего должностного лица субъекта РФ и органа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1 156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1 112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rPr>
          <w:trHeight w:val="479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1 112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Субсидия, предоставляемая с учетом выполнения показателей социально-экономического развития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44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44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Функционирование законодательных (представительных) органов государственной власти и</w:t>
            </w:r>
          </w:p>
          <w:p w:rsidR="00746139" w:rsidRDefault="00746139" w:rsidP="00542DBF">
            <w:r>
              <w:t xml:space="preserve"> представительных органов муниципальных образований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2 488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2 151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2 001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rPr>
                <w:lang w:val="en-US"/>
              </w:rPr>
              <w:t>1</w:t>
            </w:r>
            <w:r>
              <w:t>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337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337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12 364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9 669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8 849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Субсидия, предоставляемая с учетом выполнения показателей социально-экономического развития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2 695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2 695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2 516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2 516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179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179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Обеспечение деятельности</w:t>
            </w:r>
          </w:p>
          <w:p w:rsidR="00746139" w:rsidRDefault="00746139" w:rsidP="00542DBF">
            <w:r>
              <w:t>финансовых, налоговых и таможенных органов и органов финансового (финансового-бюджетного) надзора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t>4 34</w:t>
            </w:r>
            <w:r>
              <w:rPr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b/>
              </w:rPr>
            </w:pPr>
            <w: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133D2F" w:rsidRDefault="00746139" w:rsidP="00542DBF">
            <w:r>
              <w:t>3 993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3 797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609 04 04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347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347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Резервные фонды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Резервные фонды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070 05 00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Резервные средства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070 05 00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27 581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10 682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b/>
              </w:rPr>
            </w:pPr>
            <w: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 w:rsidP="00542DBF">
            <w:r>
              <w:t>1 792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1 663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b/>
              </w:rPr>
            </w:pP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002 00 00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Обеспечение деятельности подведомственных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002 99 00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2 463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002 99 00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2 242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002 99 00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002 99 00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092 00 00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092 00 00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Выполнение других обязательств государства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092 03 00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3 643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Субсидии автономным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092 03 00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3 643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Учреждения по обеспечению хозяйственного обслуживания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093 00 00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8 234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государственным (муниципальным) унитарным предприятиям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01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093 00 00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093 00 00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731262" w:rsidRDefault="00746139" w:rsidP="00542DBF">
            <w:r>
              <w:t>8 200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Расходы на исполнение отдельных государственных полномочий в сфере архивного дела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521 01 00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147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521 01 00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rPr>
                <w:lang w:val="en-US"/>
              </w:rPr>
              <w:t>24</w:t>
            </w: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147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Создание, организация деятельности и развитие многофункционального центра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522 84 00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5 740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5 738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522 84 00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5 740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5 738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Субсидия, предоставляемая с учетом выполнения показателей социально-экономического развития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4 797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4 797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357</w:t>
            </w:r>
          </w:p>
        </w:tc>
      </w:tr>
      <w:tr w:rsidR="00746139" w:rsidRPr="000E6965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 w:rsidP="00542DBF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 w:rsidP="00542DBF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 w:rsidP="00542DBF">
            <w:r>
              <w:t>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 w:rsidP="00542DBF">
            <w:r>
              <w:t>55</w:t>
            </w:r>
          </w:p>
        </w:tc>
      </w:tr>
      <w:tr w:rsidR="00746139" w:rsidRPr="000E6965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 w:rsidP="00542DBF"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 w:rsidP="00542DBF">
            <w: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 w:rsidP="00542DBF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 w:rsidP="00542DBF"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6965" w:rsidRDefault="00746139" w:rsidP="00542DBF">
            <w:r>
              <w:t>3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rPr>
                <w:lang w:val="en-US"/>
              </w:rPr>
              <w:t>61</w:t>
            </w: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4 025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4 025</w:t>
            </w:r>
          </w:p>
        </w:tc>
      </w:tr>
      <w:tr w:rsidR="00746139" w:rsidRPr="00F4265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F42659" w:rsidRDefault="00746139">
            <w:r>
              <w:t>Субсидии автономным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F42659" w:rsidRDefault="00746139">
            <w:r w:rsidRPr="00F42659"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F42659" w:rsidRDefault="00746139">
            <w:r w:rsidRPr="00F42659"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F42659" w:rsidRDefault="00746139">
            <w:r w:rsidRPr="00F42659"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F42659" w:rsidRDefault="00746139">
            <w:r w:rsidRPr="00F42659"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F42659" w:rsidRDefault="00746139">
            <w:r w:rsidRPr="00F42659">
              <w:t>357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F42659" w:rsidRDefault="00746139">
            <w:r w:rsidRPr="00F42659">
              <w:t>357</w:t>
            </w:r>
          </w:p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Национальна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538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538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538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538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Расходы на исполнение государственных полномочий по созданию и организации деятельности административной комиссии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rPr>
                <w:lang w:val="en-US"/>
              </w:rPr>
              <w:t>521 04 00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538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538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rPr>
                <w:lang w:val="en-US"/>
              </w:rPr>
              <w:t>521 04 00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rPr>
                <w:lang w:val="en-US"/>
              </w:rPr>
              <w:t>12</w:t>
            </w: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512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rPr>
                <w:lang w:val="en-US"/>
              </w:rPr>
              <w:t>521 04 00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rPr>
                <w:lang w:val="en-US"/>
              </w:rPr>
              <w:t>24</w:t>
            </w: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26</w:t>
            </w:r>
          </w:p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A3329" w:rsidRDefault="00746139">
            <w:pPr>
              <w:rPr>
                <w:b/>
              </w:rPr>
            </w:pPr>
            <w:r>
              <w:rPr>
                <w:b/>
              </w:rPr>
              <w:t>65 174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0476" w:rsidRDefault="00746139">
            <w:pPr>
              <w:rPr>
                <w:b/>
              </w:rPr>
            </w:pPr>
            <w:r>
              <w:rPr>
                <w:b/>
              </w:rPr>
              <w:t>64 121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Сельское хозяйство и рыболовство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C01D12" w:rsidRDefault="00746139" w:rsidP="00542DBF">
            <w:r>
              <w:t>62 637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C01D12" w:rsidRDefault="00746139" w:rsidP="00542DBF">
            <w:r>
              <w:t>62 637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Исполнение переданных  полномочий субъекта РФ   по поддержке сельскохозяйственного производства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521 10 00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4 235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4 235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521 10 00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3 910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3 910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521 10 00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306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521 10 00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19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896454" w:rsidRDefault="00746139" w:rsidP="00542DBF">
            <w:r>
              <w:t>6 222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6 222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Расходы на выплату персоналу государственных (муниципальных) органов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29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702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121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1 072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1 072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896454" w:rsidRDefault="00746139" w:rsidP="00542DBF">
            <w:r>
              <w:t>5 000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5 000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826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826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Возмещение части процентной ставки по долгосрочным, среднесрочным и краткосрочным кредитам взятым малыми формами хозяйствования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1 353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1 353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1 353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1 353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17 825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17 825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17 825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17 825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Субсидия на 1 литр реализованного товарного молока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2 074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2 074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04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05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2 074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2 074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24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602 00 01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24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825 50 38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3 105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3 105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825 50 38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3 105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3 105</w:t>
            </w:r>
          </w:p>
        </w:tc>
      </w:tr>
      <w:tr w:rsidR="00746139" w:rsidTr="00093325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>
            <w: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>
            <w:r>
              <w:t>825 50 41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>
            <w:r>
              <w:t>17 825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>
            <w:r>
              <w:t>17 825</w:t>
            </w:r>
          </w:p>
        </w:tc>
      </w:tr>
      <w:tr w:rsidR="00746139" w:rsidTr="00093325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>
            <w:r>
              <w:t>825 50 41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>
            <w:r>
              <w:t>17 825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>
            <w:r>
              <w:t>17 825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Субсидия на 1 литр реализованного товарного молока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825 50 43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357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825 50 43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357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825 50 47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512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825 50 47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512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Возмещение части процентной ставки по долгосрочным, среднесрочным и краткосрочным кредитам взятым малыми формами хозяйствования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825 50 55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8 279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8 279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825 50 55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8 279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8 279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Транспорт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300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Другие виды транспорта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317 00 00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317 00 00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300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300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Связь и информатика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1 336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96077F">
            <w:pPr>
              <w:tabs>
                <w:tab w:val="left" w:pos="852"/>
              </w:tabs>
            </w:pPr>
            <w:r>
              <w:t>1 184</w:t>
            </w:r>
          </w:p>
        </w:tc>
      </w:tr>
      <w:tr w:rsidR="00746139" w:rsidTr="00093325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>
            <w:r>
              <w:t>Формирование электронного корпоративного каталога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>
            <w: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>
            <w:r>
              <w:t>606 00 17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>
            <w:r>
              <w:t>295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>
            <w:r>
              <w:t>271</w:t>
            </w:r>
          </w:p>
        </w:tc>
      </w:tr>
      <w:tr w:rsidR="00746139" w:rsidRPr="007C459D" w:rsidTr="00093325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7C459D" w:rsidRDefault="00746139" w:rsidP="00093325">
            <w:r w:rsidRPr="007C459D">
              <w:t>Субсидии бюджетным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7C459D" w:rsidRDefault="00746139" w:rsidP="00093325">
            <w:r w:rsidRPr="007C459D"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7C459D" w:rsidRDefault="00746139" w:rsidP="00093325">
            <w:r w:rsidRPr="007C459D"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7C459D" w:rsidRDefault="00746139" w:rsidP="00093325">
            <w:r w:rsidRPr="007C459D">
              <w:t>606 00 17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7C459D" w:rsidRDefault="00746139" w:rsidP="00093325">
            <w:r w:rsidRPr="007C459D"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7C459D" w:rsidRDefault="00746139" w:rsidP="00093325">
            <w:r w:rsidRPr="007C459D">
              <w:t>295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7C459D" w:rsidRDefault="00746139" w:rsidP="00093325">
            <w:r w:rsidRPr="007C459D">
              <w:t>271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 w:rsidRPr="00EC3C43">
              <w:t>Создание условий для обеспечения жителей услугами связи в части проведения ремонта зданий, находящихся в муниципальной собственности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606 00 41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1 041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913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606 00 41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1 041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913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Малое и среднее предпринимательство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345 00 00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12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345 00 00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51 015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41 119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Жилищное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41 715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41 119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Мероприятия в области жилищного хозяйства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350 03 00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05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350 03 00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Переселение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633 96 03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41 119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41 119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Бюджетные инвестиции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633 96 03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41 119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41 119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Коммунальное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9 300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 w:rsidRPr="00C409C7">
              <w:t>Мероприятия в области коммунального хозяйства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351 05 00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9 300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 w:rsidRPr="00C409C7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351 05 00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9 300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383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383</w:t>
            </w:r>
          </w:p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Экологический контроль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383</w:t>
            </w:r>
          </w:p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Исполнение отдельных государственных полномочий Самарской области в сфере охраны окружающей среды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618 00 00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383</w:t>
            </w:r>
          </w:p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618 00 00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301</w:t>
            </w:r>
          </w:p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618 00 00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82</w:t>
            </w:r>
          </w:p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49 976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36 808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Общее образование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29 402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17 094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Исполнение решения Арбитражного суда Самарской области по невыполненным обязательствам по муниципальным контрактам по объекту Соловьевская СОШ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522 30 00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Исполнение судебных актов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522 30 00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Субсидия, предоставляемая с учетом выполнения показателей социально-экономического развития – на повышение заработной платы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11 406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11 406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Субсидии автономным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3666E9" w:rsidRDefault="00746139" w:rsidP="00542DBF">
            <w:r>
              <w:t>10 620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3666E9" w:rsidRDefault="00746139" w:rsidP="00542DBF">
            <w:r>
              <w:t>10 620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786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Ведомственная целевая программа «Развитие системы образования в муниципальном районе Хворостянский на 2014-2016 годы»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755 00 01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11 575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99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755 00 01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99</w:t>
            </w:r>
          </w:p>
          <w:p w:rsidR="00746139" w:rsidRPr="00441C16" w:rsidRDefault="00746139" w:rsidP="00441C16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755 00 01</w:t>
            </w:r>
          </w:p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1 462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093325">
            <w:r>
              <w:t>Субсидии автономным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755 00 01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10 013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A943A1">
            <w:r>
              <w:t xml:space="preserve">Проведение капитального ремонта, оснащение основными средствами и материальными запасами здания (помещений), пригодных для создания дополнительных мест детям, обучающимся по основным общеобразовательным программам дошкольного образования, образовательного учреждения, а также на благоустройство прилегающей к зданию территории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802 50 59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5 589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5 589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A943A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802 50 59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5 589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5 589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Молодежная политика и оздоровление детей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1 811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951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Оплата стоимости набора продуктов питания для детей в организованных органами местного самоуправления оздоровительных лагерях с дневным пребыванием детей в каникулярное 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621 00 04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707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Субсидии автономным учреждениям на иные цели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621 00 04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707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624 04 00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187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Субсидии бюджетным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624 04 00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187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57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Субсидии бюджетным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57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Ведомственная целевая программа «Организация работы с детьми и молодежью в Хворостянском районе на 2014-2016 годы»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755 00 02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6E25C9" w:rsidRDefault="00746139" w:rsidP="00542DBF">
            <w:r>
              <w:t>743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755 00 02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6E25C9" w:rsidRDefault="00746139" w:rsidP="00542DBF">
            <w:r>
              <w:t>743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18 763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18 763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Проведение капитального ремонта находящегося в муниципальной собственности здания, занимаемого государственным бюджетным образовательным учреждением (Студенецкая СОШ)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624 77 00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18 763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18 763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624 77 00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18 763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18 763</w:t>
            </w:r>
          </w:p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Культура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22 170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12 546</w:t>
            </w:r>
          </w:p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Осуществление капитального ремонта зданий (помещений) муниципальных учреждений, осуществляющих деятельность в сфере культуры на территории Самарской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522 75 00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Исполнение судебных актов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522 75 00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 w:rsidRPr="00333001">
              <w:rPr>
                <w:sz w:val="22"/>
              </w:rPr>
              <w:t xml:space="preserve">Субсидия, предоставляемая с учетом выполнения показателей социально-экономического развития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12 446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12 446</w:t>
            </w:r>
          </w:p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921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921</w:t>
            </w:r>
          </w:p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61</w:t>
            </w: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11 5</w:t>
            </w:r>
            <w: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11 5</w:t>
            </w:r>
            <w:r>
              <w:t>25</w:t>
            </w:r>
          </w:p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Ведомственная целевая программа «Развитие и сохранение культурного потенциала Хворостянского района на 2014-2016 годы»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755 00 04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0476" w:rsidRDefault="00746139">
            <w:r>
              <w:t>9 162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755 0004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65</w:t>
            </w:r>
            <w: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755 00 04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755 00 04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rPr>
                <w:lang w:val="en-US"/>
              </w:rPr>
              <w:t>61</w:t>
            </w: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E0476" w:rsidRDefault="00746139">
            <w:r>
              <w:rPr>
                <w:lang w:val="en-US"/>
              </w:rPr>
              <w:t xml:space="preserve">8 </w:t>
            </w:r>
            <w:r>
              <w:t>412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755 00 04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Государственная поддержка муниципальных учреждений культуры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811 51 47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100</w:t>
            </w:r>
          </w:p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811 51 47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100</w:t>
            </w:r>
          </w:p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91 568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90 565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Пенсионное обеспечение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Пенсии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490 00 00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490 00 00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Социальное обеспечение населения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71 121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66 163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Государственная программа Самарской области «Устойчивое развитие сельских территорий Самарской области на 2014-2017 годы и на период до 2020 года.</w:t>
            </w:r>
          </w:p>
          <w:p w:rsidR="00746139" w:rsidRDefault="00746139" w:rsidP="00542DBF">
            <w:r>
              <w:t>Предоставление социальных выплат на строительство (приобретение) жилья молодым семьям, молодым специалистам, и гражданам проживающим в сельской местности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612 00 00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41 781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41 781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10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612 00 00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41 781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41 781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Социальные выплаты ветеранам ВОВ 1941-1945гг., вдовам инвалидов и участников ВОВ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630 05 00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235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630 05 00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235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ФЦП «Жилище» подпрограмма обеспечение жильем молодых семей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633 03 00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1 582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1 582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10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03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633 03 00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1 582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1 582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Исполнение переданных государственных полномочий по обеспечению жилыми помещениями отдельных категорий граждан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633 07 01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61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633 07 01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36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633 07 01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25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Обеспечение жильем граждан, проработавшим в тылу в период Великой Отечественной войны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633 07 02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2 128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2 128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633 07 02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2 128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2 128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ФЦП «Жилище» на 2011-2015 годы подпрограмма «Обеспечение жильем молодых семей»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795 00 00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795 00 00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ФЦП «Жилище» подпрограмма обеспечение жильем молодых семей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805 50 20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450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805 50 20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450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Обеспечение жильем отдельных категорий граждан, установленных Федеральным законом от 12 января 1995 года №5-ФЗ «О ветеранах», в соответствии с Указом Президента РФ от 7 мая 2008 года « 714»Об обеспечении жильем ветеранов ВОВ 1941-1945 годов»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805 51 34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6 964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6 964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805 51 34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6 964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6 964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Государственная программа Самарской области «Устойчивое развитие сельских территорий Самарской области на 2014-2017 годы и на период до 2020 года.</w:t>
            </w:r>
          </w:p>
          <w:p w:rsidR="00746139" w:rsidRDefault="00746139" w:rsidP="00542DBF">
            <w:r>
              <w:t>Предоставление социальных выплат на строительство (приобретение) жилья молодым семьям, молодым специалистам, и гражданам проживающим в сельской местности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825 50 18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17 518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17 518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10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03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825 50 18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17 518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17 518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Охрана семьи и детства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rPr>
                <w:lang w:val="en-US"/>
              </w:rPr>
              <w:t>1</w:t>
            </w:r>
            <w:r>
              <w:t>1 730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rPr>
                <w:lang w:val="en-US"/>
              </w:rPr>
              <w:t>1</w:t>
            </w:r>
            <w:r>
              <w:t>1 730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Выплаты приемной семье на содержание подопечных детей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520 13 00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7 447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7 447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520 13 00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7 447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7 447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633 02 00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3 192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3 192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Бюджетные инвестиции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633 02 00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3 192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3 192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803 50 82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1 064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1 064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Бюджетные инвестиции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803 50 82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1 064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1 064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Осуществление переданных полномочий по назначению и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803 52 60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27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803 52 60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27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8 116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8 116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Субвенции на исполнение государственных полномочий по осуществлению деятельности по опеке и попечительству над несовершеннолетними лицами, социальному обслуживанию и социальной поддержке семьи, материнства и детства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521 02 00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1 919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1 919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521 02 00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rPr>
                <w:lang w:val="en-US"/>
              </w:rPr>
              <w:t>11</w:t>
            </w: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1 421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1 455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521 02 00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271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272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521 02 00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rPr>
                <w:lang w:val="en-US"/>
              </w:rPr>
              <w:t>24</w:t>
            </w: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182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521 02 00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Субвенции на исполнение государственных полномочий по социальной поддержке населения и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521 07 00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5 726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5 726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521 07 00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rPr>
                <w:lang w:val="en-US"/>
              </w:rPr>
              <w:t>11</w:t>
            </w: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5 161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5 161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521 07 00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rPr>
                <w:lang w:val="en-US"/>
              </w:rPr>
              <w:t>24</w:t>
            </w: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555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521 07 00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10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Расходы на исполнение отдельных государственных полномочий в сфере охраны труда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521 08 00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471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471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521 08 00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rPr>
                <w:lang w:val="en-US"/>
              </w:rPr>
              <w:t>1</w:t>
            </w:r>
            <w: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448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pPr>
              <w:rPr>
                <w:lang w:val="en-US"/>
              </w:rPr>
            </w:pPr>
            <w:r>
              <w:rPr>
                <w:lang w:val="en-US"/>
              </w:rPr>
              <w:t>521 08 00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rPr>
                <w:lang w:val="en-US"/>
              </w:rPr>
              <w:t>24</w:t>
            </w:r>
            <w: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23</w:t>
            </w:r>
          </w:p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Pr="000A3329" w:rsidRDefault="00746139">
            <w:pPr>
              <w:rPr>
                <w:b/>
              </w:rPr>
            </w:pPr>
            <w:r>
              <w:rPr>
                <w:b/>
              </w:rPr>
              <w:t>4 549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Физическая культура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1 </w:t>
            </w:r>
            <w:r>
              <w:rPr>
                <w:lang w:val="en-US"/>
              </w:rPr>
              <w:t>6</w:t>
            </w:r>
            <w: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31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31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31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Ведомственная целевая программа «Развитие физической культуры и спорта в муниципальном районе Хворостянский на 2014-2016г.»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755 00 03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1 569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755 00 03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1 566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755 00 03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Массовый 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2 949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ОЦП «Развитие физической культуры и спорта в Самарской области на 2010-2018 годы»</w:t>
            </w:r>
          </w:p>
          <w:p w:rsidR="00746139" w:rsidRDefault="00746139" w:rsidP="00542DBF">
            <w:r>
              <w:t>Проектирование и строительство физкультурно-оздоровительного комплекса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607 03 04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2 949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Бюджетные инвестиции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607 03 04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2 949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Телевидение и радиовещание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телерадиокомпаниям и телерадиоорганизациям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453 01 00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Субсидии автономным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 xml:space="preserve">12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453 01 00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885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Обслуживание внутреннего государственного и муниципального долга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Процентные платежи по долговым обязательствам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065 00 00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Обслуживание муниципального долга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065 00 00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885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/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18 604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1 590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13 069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672</w:t>
            </w:r>
          </w:p>
          <w:p w:rsidR="00746139" w:rsidRPr="006E25C9" w:rsidRDefault="00746139" w:rsidP="006E25C9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Выравнивание бюджетной обеспеченности поселений из районного фонда поддержки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516 00 00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12 397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Дотации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516 00 00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12 397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609 04 04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672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 xml:space="preserve">Дотации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672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5 100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484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Иные дотации местным бюджетам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517 00 00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4 616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517 00 00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4 616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484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484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Прочие межбюджетные трансферты общего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435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Субвенция на предоставление дотаций поселениям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435</w:t>
            </w:r>
          </w:p>
        </w:tc>
      </w:tr>
      <w:tr w:rsidR="00746139" w:rsidTr="00542DB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609 04 05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 w:rsidP="00542DBF">
            <w:r>
              <w:t>435</w:t>
            </w:r>
          </w:p>
        </w:tc>
      </w:tr>
      <w:tr w:rsidR="00746139" w:rsidTr="001C4F5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352 991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261 919</w:t>
            </w:r>
          </w:p>
        </w:tc>
      </w:tr>
    </w:tbl>
    <w:p w:rsidR="00746139" w:rsidRDefault="00746139" w:rsidP="001C4F5B"/>
    <w:p w:rsidR="00746139" w:rsidRDefault="00746139" w:rsidP="001C4F5B"/>
    <w:p w:rsidR="00746139" w:rsidRDefault="00746139" w:rsidP="001C4F5B"/>
    <w:p w:rsidR="00746139" w:rsidRDefault="00746139" w:rsidP="001C4F5B"/>
    <w:p w:rsidR="00746139" w:rsidRPr="00220C37" w:rsidRDefault="00746139" w:rsidP="009A43E0">
      <w:pPr>
        <w:rPr>
          <w:b/>
          <w:sz w:val="22"/>
          <w:szCs w:val="22"/>
        </w:rPr>
      </w:pPr>
      <w:r>
        <w:rPr>
          <w:b/>
          <w:sz w:val="22"/>
          <w:szCs w:val="22"/>
        </w:rPr>
        <w:t>6) приложение 8 изложить в следующей редакции:</w:t>
      </w:r>
    </w:p>
    <w:p w:rsidR="00746139" w:rsidRPr="0074540C" w:rsidRDefault="00746139" w:rsidP="009A43E0">
      <w:pPr>
        <w:tabs>
          <w:tab w:val="left" w:pos="930"/>
        </w:tabs>
      </w:pPr>
    </w:p>
    <w:p w:rsidR="00746139" w:rsidRPr="005A7511" w:rsidRDefault="00746139" w:rsidP="009A43E0">
      <w:pPr>
        <w:rPr>
          <w:sz w:val="18"/>
          <w:szCs w:val="18"/>
        </w:rPr>
      </w:pPr>
      <w:r w:rsidRPr="005A7511">
        <w:rPr>
          <w:sz w:val="18"/>
          <w:szCs w:val="18"/>
        </w:rPr>
        <w:t>Приложение 8</w:t>
      </w:r>
    </w:p>
    <w:p w:rsidR="00746139" w:rsidRPr="005A7511" w:rsidRDefault="00746139" w:rsidP="009A43E0">
      <w:pPr>
        <w:jc w:val="right"/>
        <w:rPr>
          <w:sz w:val="18"/>
          <w:szCs w:val="18"/>
        </w:rPr>
      </w:pPr>
      <w:r w:rsidRPr="005A7511"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746139" w:rsidRPr="005A7511" w:rsidRDefault="00746139" w:rsidP="009A43E0">
      <w:pPr>
        <w:jc w:val="right"/>
        <w:rPr>
          <w:sz w:val="18"/>
          <w:szCs w:val="18"/>
        </w:rPr>
      </w:pPr>
      <w:r w:rsidRPr="005A7511"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746139" w:rsidRPr="005A7511" w:rsidRDefault="00746139" w:rsidP="009A43E0">
      <w:pPr>
        <w:jc w:val="right"/>
        <w:rPr>
          <w:sz w:val="18"/>
          <w:szCs w:val="18"/>
        </w:rPr>
      </w:pPr>
      <w:r w:rsidRPr="005A7511">
        <w:rPr>
          <w:sz w:val="18"/>
          <w:szCs w:val="18"/>
        </w:rPr>
        <w:t xml:space="preserve">Хворостянский на 2014 год и на                  </w:t>
      </w:r>
      <w:r w:rsidRPr="005A7511">
        <w:rPr>
          <w:sz w:val="18"/>
          <w:szCs w:val="18"/>
        </w:rPr>
        <w:tab/>
      </w:r>
      <w:r w:rsidRPr="005A7511">
        <w:rPr>
          <w:sz w:val="18"/>
          <w:szCs w:val="18"/>
        </w:rPr>
        <w:tab/>
      </w:r>
      <w:r w:rsidRPr="005A7511">
        <w:rPr>
          <w:sz w:val="18"/>
          <w:szCs w:val="18"/>
        </w:rPr>
        <w:tab/>
      </w:r>
      <w:r w:rsidRPr="005A7511">
        <w:rPr>
          <w:sz w:val="18"/>
          <w:szCs w:val="18"/>
        </w:rPr>
        <w:tab/>
      </w:r>
      <w:r w:rsidRPr="005A7511">
        <w:rPr>
          <w:sz w:val="18"/>
          <w:szCs w:val="18"/>
        </w:rPr>
        <w:tab/>
      </w:r>
      <w:r w:rsidRPr="005A7511">
        <w:rPr>
          <w:sz w:val="18"/>
          <w:szCs w:val="18"/>
        </w:rPr>
        <w:tab/>
      </w:r>
      <w:r w:rsidRPr="005A7511">
        <w:rPr>
          <w:sz w:val="18"/>
          <w:szCs w:val="18"/>
        </w:rPr>
        <w:tab/>
        <w:t xml:space="preserve">       плановый  период 2015 и  2016 годов»  </w:t>
      </w:r>
    </w:p>
    <w:p w:rsidR="00746139" w:rsidRPr="00122319" w:rsidRDefault="00746139" w:rsidP="009A43E0">
      <w:pPr>
        <w:jc w:val="center"/>
        <w:rPr>
          <w:b/>
          <w:sz w:val="22"/>
          <w:szCs w:val="22"/>
        </w:rPr>
      </w:pPr>
    </w:p>
    <w:p w:rsidR="00746139" w:rsidRPr="0074540C" w:rsidRDefault="00746139" w:rsidP="009A43E0">
      <w:pPr>
        <w:jc w:val="center"/>
        <w:rPr>
          <w:b/>
        </w:rPr>
      </w:pPr>
      <w:r w:rsidRPr="0074540C">
        <w:rPr>
          <w:b/>
        </w:rPr>
        <w:t>Объем межбюджетных трансфертов предоставляемых бюджетам сельских  поселений на 2014 год</w:t>
      </w:r>
    </w:p>
    <w:p w:rsidR="00746139" w:rsidRPr="0074540C" w:rsidRDefault="00746139" w:rsidP="009A43E0">
      <w:r w:rsidRPr="0074540C">
        <w:t>тыс.рублей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0"/>
        <w:gridCol w:w="1080"/>
        <w:gridCol w:w="1260"/>
        <w:gridCol w:w="1620"/>
      </w:tblGrid>
      <w:tr w:rsidR="00746139" w:rsidRPr="0074540C" w:rsidTr="006122FB">
        <w:trPr>
          <w:trHeight w:val="942"/>
        </w:trPr>
        <w:tc>
          <w:tcPr>
            <w:tcW w:w="6480" w:type="dxa"/>
            <w:vMerge w:val="restart"/>
          </w:tcPr>
          <w:p w:rsidR="00746139" w:rsidRPr="0074540C" w:rsidRDefault="00746139" w:rsidP="006122FB">
            <w:pPr>
              <w:jc w:val="center"/>
              <w:rPr>
                <w:b/>
              </w:rPr>
            </w:pPr>
            <w:r w:rsidRPr="0074540C">
              <w:rPr>
                <w:b/>
              </w:rPr>
              <w:t>Наименование поселения</w:t>
            </w:r>
          </w:p>
        </w:tc>
        <w:tc>
          <w:tcPr>
            <w:tcW w:w="2340" w:type="dxa"/>
            <w:gridSpan w:val="2"/>
          </w:tcPr>
          <w:p w:rsidR="00746139" w:rsidRPr="0074540C" w:rsidRDefault="00746139" w:rsidP="006122FB">
            <w:pPr>
              <w:jc w:val="center"/>
              <w:rPr>
                <w:b/>
              </w:rPr>
            </w:pPr>
            <w:r w:rsidRPr="0074540C">
              <w:rPr>
                <w:b/>
              </w:rPr>
              <w:t>Дотации на выравнивание бюджетной обеспеченности поселений</w:t>
            </w:r>
          </w:p>
        </w:tc>
        <w:tc>
          <w:tcPr>
            <w:tcW w:w="1620" w:type="dxa"/>
            <w:vMerge w:val="restart"/>
          </w:tcPr>
          <w:p w:rsidR="00746139" w:rsidRPr="0074540C" w:rsidRDefault="00746139" w:rsidP="006122FB">
            <w:pPr>
              <w:rPr>
                <w:b/>
              </w:rPr>
            </w:pPr>
            <w:r w:rsidRPr="0074540C">
              <w:rPr>
                <w:b/>
              </w:rPr>
              <w:t>Иные межбюджетные трансферты на выравнивание обеспеченности бюджетов (прочая дотация)</w:t>
            </w:r>
          </w:p>
        </w:tc>
      </w:tr>
      <w:tr w:rsidR="00746139" w:rsidRPr="0074540C" w:rsidTr="006122FB">
        <w:trPr>
          <w:trHeight w:val="561"/>
        </w:trPr>
        <w:tc>
          <w:tcPr>
            <w:tcW w:w="6480" w:type="dxa"/>
            <w:vMerge/>
          </w:tcPr>
          <w:p w:rsidR="00746139" w:rsidRPr="0074540C" w:rsidRDefault="00746139" w:rsidP="006122FB"/>
        </w:tc>
        <w:tc>
          <w:tcPr>
            <w:tcW w:w="1080" w:type="dxa"/>
          </w:tcPr>
          <w:p w:rsidR="00746139" w:rsidRPr="0074540C" w:rsidRDefault="00746139" w:rsidP="006122FB">
            <w:pPr>
              <w:rPr>
                <w:b/>
              </w:rPr>
            </w:pPr>
            <w:r w:rsidRPr="0074540C">
              <w:rPr>
                <w:b/>
              </w:rPr>
              <w:t>из областного бюджета</w:t>
            </w:r>
          </w:p>
        </w:tc>
        <w:tc>
          <w:tcPr>
            <w:tcW w:w="1260" w:type="dxa"/>
          </w:tcPr>
          <w:p w:rsidR="00746139" w:rsidRPr="0074540C" w:rsidRDefault="00746139" w:rsidP="006122FB">
            <w:pPr>
              <w:rPr>
                <w:b/>
              </w:rPr>
            </w:pPr>
            <w:r w:rsidRPr="0074540C">
              <w:rPr>
                <w:b/>
              </w:rPr>
              <w:t>из бюджета муниципального района</w:t>
            </w:r>
          </w:p>
        </w:tc>
        <w:tc>
          <w:tcPr>
            <w:tcW w:w="1620" w:type="dxa"/>
            <w:vMerge/>
          </w:tcPr>
          <w:p w:rsidR="00746139" w:rsidRPr="0074540C" w:rsidRDefault="00746139" w:rsidP="006122FB">
            <w:pPr>
              <w:rPr>
                <w:b/>
              </w:rPr>
            </w:pPr>
          </w:p>
        </w:tc>
      </w:tr>
      <w:tr w:rsidR="00746139" w:rsidRPr="0074540C" w:rsidTr="006122FB">
        <w:tc>
          <w:tcPr>
            <w:tcW w:w="6480" w:type="dxa"/>
          </w:tcPr>
          <w:p w:rsidR="00746139" w:rsidRPr="0074540C" w:rsidRDefault="00746139" w:rsidP="006122FB">
            <w:r w:rsidRPr="0074540C">
              <w:t>Администрация сельского поселения Абашево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746139" w:rsidRPr="0074540C" w:rsidRDefault="00746139" w:rsidP="006122FB">
            <w:pPr>
              <w:jc w:val="center"/>
            </w:pPr>
            <w:r w:rsidRPr="0074540C">
              <w:t>20</w:t>
            </w:r>
          </w:p>
        </w:tc>
        <w:tc>
          <w:tcPr>
            <w:tcW w:w="1260" w:type="dxa"/>
          </w:tcPr>
          <w:p w:rsidR="00746139" w:rsidRPr="0074540C" w:rsidRDefault="00746139" w:rsidP="006122FB">
            <w:pPr>
              <w:jc w:val="center"/>
            </w:pPr>
            <w:r>
              <w:t>625</w:t>
            </w:r>
          </w:p>
        </w:tc>
        <w:tc>
          <w:tcPr>
            <w:tcW w:w="1620" w:type="dxa"/>
          </w:tcPr>
          <w:p w:rsidR="00746139" w:rsidRPr="0074540C" w:rsidRDefault="00746139" w:rsidP="006122FB">
            <w:pPr>
              <w:jc w:val="center"/>
            </w:pPr>
            <w:r>
              <w:t>695</w:t>
            </w:r>
          </w:p>
        </w:tc>
      </w:tr>
      <w:tr w:rsidR="00746139" w:rsidRPr="0074540C" w:rsidTr="006122FB">
        <w:tc>
          <w:tcPr>
            <w:tcW w:w="6480" w:type="dxa"/>
          </w:tcPr>
          <w:p w:rsidR="00746139" w:rsidRPr="0074540C" w:rsidRDefault="00746139" w:rsidP="006122FB">
            <w:r w:rsidRPr="0074540C">
              <w:t>Администрация сельского поселения Владимировка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746139" w:rsidRPr="0074540C" w:rsidRDefault="00746139" w:rsidP="006122FB">
            <w:pPr>
              <w:jc w:val="center"/>
            </w:pPr>
            <w:r w:rsidRPr="0074540C">
              <w:t>25</w:t>
            </w:r>
          </w:p>
        </w:tc>
        <w:tc>
          <w:tcPr>
            <w:tcW w:w="1260" w:type="dxa"/>
          </w:tcPr>
          <w:p w:rsidR="00746139" w:rsidRPr="0074540C" w:rsidRDefault="00746139" w:rsidP="006122FB">
            <w:pPr>
              <w:jc w:val="center"/>
            </w:pPr>
            <w:r>
              <w:t>1 024</w:t>
            </w:r>
          </w:p>
        </w:tc>
        <w:tc>
          <w:tcPr>
            <w:tcW w:w="1620" w:type="dxa"/>
          </w:tcPr>
          <w:p w:rsidR="00746139" w:rsidRPr="0074540C" w:rsidRDefault="00746139" w:rsidP="006122FB">
            <w:pPr>
              <w:jc w:val="center"/>
            </w:pPr>
            <w:r>
              <w:t>86</w:t>
            </w:r>
          </w:p>
        </w:tc>
      </w:tr>
      <w:tr w:rsidR="00746139" w:rsidRPr="0074540C" w:rsidTr="006122FB">
        <w:tc>
          <w:tcPr>
            <w:tcW w:w="6480" w:type="dxa"/>
          </w:tcPr>
          <w:p w:rsidR="00746139" w:rsidRPr="0074540C" w:rsidRDefault="00746139" w:rsidP="006122FB">
            <w:r w:rsidRPr="0074540C">
              <w:t>Администрация сельского поселения Липовка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746139" w:rsidRPr="0074540C" w:rsidRDefault="00746139" w:rsidP="006122FB">
            <w:pPr>
              <w:jc w:val="center"/>
            </w:pPr>
            <w:r>
              <w:t>12</w:t>
            </w:r>
          </w:p>
        </w:tc>
        <w:tc>
          <w:tcPr>
            <w:tcW w:w="1260" w:type="dxa"/>
          </w:tcPr>
          <w:p w:rsidR="00746139" w:rsidRPr="0074540C" w:rsidRDefault="00746139" w:rsidP="006122FB">
            <w:pPr>
              <w:jc w:val="center"/>
            </w:pPr>
            <w:r>
              <w:t>520</w:t>
            </w:r>
          </w:p>
        </w:tc>
        <w:tc>
          <w:tcPr>
            <w:tcW w:w="1620" w:type="dxa"/>
          </w:tcPr>
          <w:p w:rsidR="00746139" w:rsidRPr="0074540C" w:rsidRDefault="00746139" w:rsidP="006122FB">
            <w:pPr>
              <w:jc w:val="center"/>
            </w:pPr>
            <w:r>
              <w:t>619</w:t>
            </w:r>
          </w:p>
        </w:tc>
      </w:tr>
      <w:tr w:rsidR="00746139" w:rsidRPr="0074540C" w:rsidTr="006122FB">
        <w:tc>
          <w:tcPr>
            <w:tcW w:w="6480" w:type="dxa"/>
          </w:tcPr>
          <w:p w:rsidR="00746139" w:rsidRPr="0074540C" w:rsidRDefault="00746139" w:rsidP="006122FB">
            <w:r w:rsidRPr="0074540C">
              <w:t>Администрация сельского поселения Масленниково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746139" w:rsidRPr="0074540C" w:rsidRDefault="00746139" w:rsidP="006122FB">
            <w:pPr>
              <w:jc w:val="center"/>
            </w:pPr>
            <w:r>
              <w:t>54</w:t>
            </w:r>
          </w:p>
        </w:tc>
        <w:tc>
          <w:tcPr>
            <w:tcW w:w="1260" w:type="dxa"/>
          </w:tcPr>
          <w:p w:rsidR="00746139" w:rsidRPr="0074540C" w:rsidRDefault="00746139" w:rsidP="006122FB">
            <w:pPr>
              <w:jc w:val="center"/>
            </w:pPr>
            <w:r>
              <w:t>1 835</w:t>
            </w:r>
          </w:p>
        </w:tc>
        <w:tc>
          <w:tcPr>
            <w:tcW w:w="1620" w:type="dxa"/>
          </w:tcPr>
          <w:p w:rsidR="00746139" w:rsidRPr="0074540C" w:rsidRDefault="00746139" w:rsidP="006122FB">
            <w:pPr>
              <w:jc w:val="center"/>
            </w:pPr>
            <w:r>
              <w:t>100</w:t>
            </w:r>
          </w:p>
        </w:tc>
      </w:tr>
      <w:tr w:rsidR="00746139" w:rsidRPr="0074540C" w:rsidTr="006122FB">
        <w:tc>
          <w:tcPr>
            <w:tcW w:w="6480" w:type="dxa"/>
          </w:tcPr>
          <w:p w:rsidR="00746139" w:rsidRPr="0074540C" w:rsidRDefault="00746139" w:rsidP="006122FB">
            <w:r w:rsidRPr="0074540C">
              <w:t>Администрация сельского поселения Новокуровка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746139" w:rsidRPr="0074540C" w:rsidRDefault="00746139" w:rsidP="006122FB">
            <w:pPr>
              <w:jc w:val="center"/>
            </w:pPr>
            <w:r>
              <w:t>61</w:t>
            </w:r>
          </w:p>
        </w:tc>
        <w:tc>
          <w:tcPr>
            <w:tcW w:w="1260" w:type="dxa"/>
          </w:tcPr>
          <w:p w:rsidR="00746139" w:rsidRPr="0074540C" w:rsidRDefault="00746139" w:rsidP="006122FB">
            <w:pPr>
              <w:jc w:val="center"/>
            </w:pPr>
            <w:r>
              <w:t>2 522</w:t>
            </w:r>
          </w:p>
        </w:tc>
        <w:tc>
          <w:tcPr>
            <w:tcW w:w="1620" w:type="dxa"/>
          </w:tcPr>
          <w:p w:rsidR="00746139" w:rsidRPr="0074540C" w:rsidRDefault="00746139" w:rsidP="006122FB">
            <w:pPr>
              <w:jc w:val="center"/>
            </w:pPr>
            <w:r>
              <w:t>122</w:t>
            </w:r>
          </w:p>
        </w:tc>
      </w:tr>
      <w:tr w:rsidR="00746139" w:rsidRPr="0074540C" w:rsidTr="006122FB">
        <w:tc>
          <w:tcPr>
            <w:tcW w:w="6480" w:type="dxa"/>
          </w:tcPr>
          <w:p w:rsidR="00746139" w:rsidRPr="0074540C" w:rsidRDefault="00746139" w:rsidP="006122FB">
            <w:r w:rsidRPr="0074540C">
              <w:t>Администрация сельского поселения Новотулка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746139" w:rsidRPr="0074540C" w:rsidRDefault="00746139" w:rsidP="006122FB">
            <w:pPr>
              <w:jc w:val="center"/>
            </w:pPr>
            <w:r w:rsidRPr="0074540C">
              <w:t>28</w:t>
            </w:r>
          </w:p>
        </w:tc>
        <w:tc>
          <w:tcPr>
            <w:tcW w:w="1260" w:type="dxa"/>
          </w:tcPr>
          <w:p w:rsidR="00746139" w:rsidRPr="0074540C" w:rsidRDefault="00746139" w:rsidP="006122FB">
            <w:pPr>
              <w:jc w:val="center"/>
            </w:pPr>
            <w:r>
              <w:t>1 199</w:t>
            </w:r>
          </w:p>
        </w:tc>
        <w:tc>
          <w:tcPr>
            <w:tcW w:w="1620" w:type="dxa"/>
          </w:tcPr>
          <w:p w:rsidR="00746139" w:rsidRPr="0074540C" w:rsidRDefault="00746139" w:rsidP="006122FB">
            <w:pPr>
              <w:jc w:val="center"/>
            </w:pPr>
            <w:r>
              <w:t>38</w:t>
            </w:r>
          </w:p>
        </w:tc>
      </w:tr>
      <w:tr w:rsidR="00746139" w:rsidRPr="0074540C" w:rsidTr="006122FB">
        <w:tc>
          <w:tcPr>
            <w:tcW w:w="6480" w:type="dxa"/>
          </w:tcPr>
          <w:p w:rsidR="00746139" w:rsidRPr="0074540C" w:rsidRDefault="00746139" w:rsidP="006122FB">
            <w:r w:rsidRPr="0074540C">
              <w:t>Администрация сельского поселения Прогресс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746139" w:rsidRPr="0074540C" w:rsidRDefault="00746139" w:rsidP="006122FB">
            <w:pPr>
              <w:jc w:val="center"/>
            </w:pPr>
            <w:r>
              <w:t>38</w:t>
            </w:r>
          </w:p>
        </w:tc>
        <w:tc>
          <w:tcPr>
            <w:tcW w:w="1260" w:type="dxa"/>
          </w:tcPr>
          <w:p w:rsidR="00746139" w:rsidRPr="0074540C" w:rsidRDefault="00746139" w:rsidP="006122FB">
            <w:pPr>
              <w:jc w:val="center"/>
            </w:pPr>
            <w:r>
              <w:t>417</w:t>
            </w:r>
          </w:p>
        </w:tc>
        <w:tc>
          <w:tcPr>
            <w:tcW w:w="1620" w:type="dxa"/>
          </w:tcPr>
          <w:p w:rsidR="00746139" w:rsidRPr="0074540C" w:rsidRDefault="00746139" w:rsidP="006122FB">
            <w:pPr>
              <w:jc w:val="center"/>
            </w:pPr>
            <w:r>
              <w:t>125</w:t>
            </w:r>
          </w:p>
        </w:tc>
      </w:tr>
      <w:tr w:rsidR="00746139" w:rsidRPr="0074540C" w:rsidTr="006122FB">
        <w:tc>
          <w:tcPr>
            <w:tcW w:w="6480" w:type="dxa"/>
          </w:tcPr>
          <w:p w:rsidR="00746139" w:rsidRPr="0074540C" w:rsidRDefault="00746139" w:rsidP="006122FB">
            <w:r w:rsidRPr="0074540C">
              <w:t>Администрация сельского поселения Романовка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746139" w:rsidRPr="0074540C" w:rsidRDefault="00746139" w:rsidP="006122FB">
            <w:pPr>
              <w:jc w:val="center"/>
            </w:pPr>
            <w:r>
              <w:t>22</w:t>
            </w:r>
          </w:p>
        </w:tc>
        <w:tc>
          <w:tcPr>
            <w:tcW w:w="1260" w:type="dxa"/>
          </w:tcPr>
          <w:p w:rsidR="00746139" w:rsidRPr="0074540C" w:rsidRDefault="00746139" w:rsidP="006122FB">
            <w:pPr>
              <w:jc w:val="center"/>
            </w:pPr>
            <w:r>
              <w:t>1 126</w:t>
            </w:r>
          </w:p>
        </w:tc>
        <w:tc>
          <w:tcPr>
            <w:tcW w:w="1620" w:type="dxa"/>
          </w:tcPr>
          <w:p w:rsidR="00746139" w:rsidRPr="0074540C" w:rsidRDefault="00746139" w:rsidP="006122FB">
            <w:pPr>
              <w:jc w:val="center"/>
            </w:pPr>
            <w:r>
              <w:t>44</w:t>
            </w:r>
          </w:p>
        </w:tc>
      </w:tr>
      <w:tr w:rsidR="00746139" w:rsidRPr="0074540C" w:rsidTr="006122FB">
        <w:tc>
          <w:tcPr>
            <w:tcW w:w="6480" w:type="dxa"/>
          </w:tcPr>
          <w:p w:rsidR="00746139" w:rsidRPr="0074540C" w:rsidRDefault="00746139" w:rsidP="006122FB">
            <w:r w:rsidRPr="0074540C">
              <w:t>Администрация сельского поселения Соловьево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746139" w:rsidRPr="0074540C" w:rsidRDefault="00746139" w:rsidP="006122FB">
            <w:pPr>
              <w:jc w:val="center"/>
            </w:pPr>
            <w:r>
              <w:t>10</w:t>
            </w:r>
          </w:p>
        </w:tc>
        <w:tc>
          <w:tcPr>
            <w:tcW w:w="1260" w:type="dxa"/>
          </w:tcPr>
          <w:p w:rsidR="00746139" w:rsidRPr="0074540C" w:rsidRDefault="00746139" w:rsidP="006122FB">
            <w:pPr>
              <w:jc w:val="center"/>
            </w:pPr>
            <w:r>
              <w:t>562</w:t>
            </w:r>
          </w:p>
        </w:tc>
        <w:tc>
          <w:tcPr>
            <w:tcW w:w="1620" w:type="dxa"/>
          </w:tcPr>
          <w:p w:rsidR="00746139" w:rsidRPr="0074540C" w:rsidRDefault="00746139" w:rsidP="006122FB">
            <w:pPr>
              <w:jc w:val="center"/>
            </w:pPr>
            <w:r>
              <w:t>439</w:t>
            </w:r>
          </w:p>
        </w:tc>
      </w:tr>
      <w:tr w:rsidR="00746139" w:rsidRPr="0074540C" w:rsidTr="006122FB">
        <w:tc>
          <w:tcPr>
            <w:tcW w:w="6480" w:type="dxa"/>
          </w:tcPr>
          <w:p w:rsidR="00746139" w:rsidRPr="0074540C" w:rsidRDefault="00746139" w:rsidP="006122FB">
            <w:r w:rsidRPr="0074540C">
              <w:t>Администрация сельского поселения Студенцы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746139" w:rsidRPr="0074540C" w:rsidRDefault="00746139" w:rsidP="006122FB">
            <w:pPr>
              <w:jc w:val="center"/>
            </w:pPr>
            <w:r>
              <w:t>20</w:t>
            </w:r>
          </w:p>
        </w:tc>
        <w:tc>
          <w:tcPr>
            <w:tcW w:w="1260" w:type="dxa"/>
          </w:tcPr>
          <w:p w:rsidR="00746139" w:rsidRPr="0074540C" w:rsidRDefault="00746139" w:rsidP="006122FB">
            <w:pPr>
              <w:jc w:val="center"/>
            </w:pPr>
            <w:r>
              <w:t>545</w:t>
            </w:r>
          </w:p>
        </w:tc>
        <w:tc>
          <w:tcPr>
            <w:tcW w:w="1620" w:type="dxa"/>
          </w:tcPr>
          <w:p w:rsidR="00746139" w:rsidRPr="0074540C" w:rsidRDefault="00746139" w:rsidP="006122FB">
            <w:pPr>
              <w:jc w:val="center"/>
            </w:pPr>
            <w:r>
              <w:t>195</w:t>
            </w:r>
          </w:p>
        </w:tc>
      </w:tr>
      <w:tr w:rsidR="00746139" w:rsidRPr="0074540C" w:rsidTr="006122FB">
        <w:tc>
          <w:tcPr>
            <w:tcW w:w="6480" w:type="dxa"/>
          </w:tcPr>
          <w:p w:rsidR="00746139" w:rsidRPr="0074540C" w:rsidRDefault="00746139" w:rsidP="006122FB">
            <w:r w:rsidRPr="0074540C">
              <w:t>Администрация сельского поселения  Хворостянка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746139" w:rsidRPr="0074540C" w:rsidRDefault="00746139" w:rsidP="006122FB">
            <w:pPr>
              <w:jc w:val="center"/>
            </w:pPr>
            <w:r>
              <w:t>145</w:t>
            </w:r>
          </w:p>
        </w:tc>
        <w:tc>
          <w:tcPr>
            <w:tcW w:w="1260" w:type="dxa"/>
          </w:tcPr>
          <w:p w:rsidR="00746139" w:rsidRPr="0074540C" w:rsidRDefault="00746139" w:rsidP="006122FB">
            <w:pPr>
              <w:jc w:val="center"/>
            </w:pPr>
            <w:r>
              <w:t>2 694</w:t>
            </w:r>
          </w:p>
        </w:tc>
        <w:tc>
          <w:tcPr>
            <w:tcW w:w="1620" w:type="dxa"/>
          </w:tcPr>
          <w:p w:rsidR="00746139" w:rsidRPr="0074540C" w:rsidRDefault="00746139" w:rsidP="006122FB">
            <w:pPr>
              <w:jc w:val="center"/>
            </w:pPr>
            <w:r>
              <w:t>2 637</w:t>
            </w:r>
          </w:p>
        </w:tc>
      </w:tr>
      <w:tr w:rsidR="00746139" w:rsidRPr="0074540C" w:rsidTr="006122FB">
        <w:tc>
          <w:tcPr>
            <w:tcW w:w="6480" w:type="dxa"/>
          </w:tcPr>
          <w:p w:rsidR="00746139" w:rsidRPr="0074540C" w:rsidRDefault="00746139" w:rsidP="006122FB">
            <w:pPr>
              <w:rPr>
                <w:b/>
              </w:rPr>
            </w:pPr>
            <w:r w:rsidRPr="0074540C">
              <w:rPr>
                <w:b/>
              </w:rPr>
              <w:t xml:space="preserve">                                         ИТОГО</w:t>
            </w:r>
          </w:p>
        </w:tc>
        <w:tc>
          <w:tcPr>
            <w:tcW w:w="1080" w:type="dxa"/>
          </w:tcPr>
          <w:p w:rsidR="00746139" w:rsidRPr="0074540C" w:rsidRDefault="00746139" w:rsidP="006122FB">
            <w:pPr>
              <w:jc w:val="center"/>
              <w:rPr>
                <w:b/>
              </w:rPr>
            </w:pPr>
            <w:r w:rsidRPr="0074540C">
              <w:rPr>
                <w:b/>
              </w:rPr>
              <w:t>435</w:t>
            </w:r>
          </w:p>
        </w:tc>
        <w:tc>
          <w:tcPr>
            <w:tcW w:w="1260" w:type="dxa"/>
          </w:tcPr>
          <w:p w:rsidR="00746139" w:rsidRPr="0074540C" w:rsidRDefault="00746139" w:rsidP="006122FB">
            <w:pPr>
              <w:jc w:val="center"/>
              <w:rPr>
                <w:b/>
              </w:rPr>
            </w:pPr>
            <w:r>
              <w:rPr>
                <w:b/>
              </w:rPr>
              <w:t>13 069</w:t>
            </w:r>
          </w:p>
        </w:tc>
        <w:tc>
          <w:tcPr>
            <w:tcW w:w="1620" w:type="dxa"/>
          </w:tcPr>
          <w:p w:rsidR="00746139" w:rsidRPr="0074540C" w:rsidRDefault="00746139" w:rsidP="006122FB">
            <w:pPr>
              <w:jc w:val="center"/>
              <w:rPr>
                <w:b/>
              </w:rPr>
            </w:pPr>
            <w:r>
              <w:rPr>
                <w:b/>
              </w:rPr>
              <w:t>5 1</w:t>
            </w:r>
            <w:r w:rsidRPr="0074540C">
              <w:rPr>
                <w:b/>
              </w:rPr>
              <w:t>00</w:t>
            </w:r>
          </w:p>
        </w:tc>
      </w:tr>
    </w:tbl>
    <w:p w:rsidR="00746139" w:rsidRDefault="00746139" w:rsidP="001C4F5B"/>
    <w:p w:rsidR="00746139" w:rsidRDefault="00746139" w:rsidP="001C4F5B"/>
    <w:p w:rsidR="00746139" w:rsidRDefault="00746139" w:rsidP="001C4F5B"/>
    <w:p w:rsidR="00746139" w:rsidRDefault="00746139" w:rsidP="001C4F5B"/>
    <w:p w:rsidR="00746139" w:rsidRDefault="00746139" w:rsidP="001C4F5B">
      <w:bookmarkStart w:id="0" w:name="_GoBack"/>
      <w:bookmarkEnd w:id="0"/>
    </w:p>
    <w:p w:rsidR="00746139" w:rsidRDefault="00746139" w:rsidP="001C4F5B"/>
    <w:p w:rsidR="00746139" w:rsidRDefault="00746139" w:rsidP="001C4F5B">
      <w:pPr>
        <w:rPr>
          <w:b/>
          <w:sz w:val="22"/>
          <w:szCs w:val="22"/>
        </w:rPr>
      </w:pPr>
      <w:r>
        <w:rPr>
          <w:b/>
          <w:sz w:val="22"/>
          <w:szCs w:val="22"/>
        </w:rPr>
        <w:t>7) приложение 9 изложить в следующей редакции:</w:t>
      </w:r>
    </w:p>
    <w:p w:rsidR="00746139" w:rsidRDefault="00746139" w:rsidP="001C4F5B"/>
    <w:p w:rsidR="00746139" w:rsidRDefault="00746139" w:rsidP="001C4F5B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9</w:t>
      </w:r>
    </w:p>
    <w:p w:rsidR="00746139" w:rsidRDefault="00746139" w:rsidP="001C4F5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746139" w:rsidRDefault="00746139" w:rsidP="001C4F5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746139" w:rsidRDefault="00746139" w:rsidP="001C4F5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Хворостянский на 2014 год и на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плановый  период 2015 и  2016 годов»  </w:t>
      </w:r>
    </w:p>
    <w:p w:rsidR="00746139" w:rsidRDefault="00746139" w:rsidP="001C4F5B">
      <w:pPr>
        <w:rPr>
          <w:sz w:val="18"/>
          <w:szCs w:val="18"/>
        </w:rPr>
      </w:pPr>
    </w:p>
    <w:p w:rsidR="00746139" w:rsidRDefault="00746139" w:rsidP="001C4F5B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Источники внутреннего финансирования дефицита</w:t>
      </w:r>
    </w:p>
    <w:p w:rsidR="00746139" w:rsidRDefault="00746139" w:rsidP="001C4F5B">
      <w:pPr>
        <w:jc w:val="center"/>
        <w:rPr>
          <w:b/>
        </w:rPr>
      </w:pPr>
      <w:r>
        <w:rPr>
          <w:b/>
        </w:rPr>
        <w:t>муниципального района Хворостянский на 2014 год</w:t>
      </w:r>
    </w:p>
    <w:p w:rsidR="00746139" w:rsidRDefault="00746139" w:rsidP="001C4F5B"/>
    <w:tbl>
      <w:tblPr>
        <w:tblW w:w="0" w:type="auto"/>
        <w:tblInd w:w="-72" w:type="dxa"/>
        <w:tblLayout w:type="fixed"/>
        <w:tblLook w:val="01E0"/>
      </w:tblPr>
      <w:tblGrid>
        <w:gridCol w:w="720"/>
        <w:gridCol w:w="2700"/>
        <w:gridCol w:w="5040"/>
        <w:gridCol w:w="1620"/>
      </w:tblGrid>
      <w:tr w:rsidR="00746139" w:rsidTr="001C4F5B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  <w:p w:rsidR="00746139" w:rsidRDefault="00746139">
            <w:pPr>
              <w:jc w:val="center"/>
              <w:rPr>
                <w:b/>
              </w:rPr>
            </w:pPr>
            <w:r>
              <w:rPr>
                <w:b/>
              </w:rPr>
              <w:t>админ.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  <w:rPr>
                <w:b/>
              </w:rPr>
            </w:pPr>
            <w:r>
              <w:rPr>
                <w:b/>
              </w:rPr>
              <w:t>Сумма,      тыс. рублей</w:t>
            </w:r>
          </w:p>
        </w:tc>
      </w:tr>
      <w:tr w:rsidR="00746139" w:rsidTr="001C4F5B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39" w:rsidRDefault="00746139">
            <w:pPr>
              <w:rPr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139" w:rsidRDefault="00746139">
            <w:pPr>
              <w:rPr>
                <w:b/>
              </w:rPr>
            </w:pP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934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 xml:space="preserve"> 01 00 00 00 00 0000 000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  <w:rPr>
                <w:b/>
              </w:rPr>
            </w:pPr>
            <w:r>
              <w:rPr>
                <w:b/>
              </w:rPr>
              <w:t>-4 067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01 02 00 00 00 0000 000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Кредиты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</w:pPr>
            <w:r>
              <w:t>-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01 02 00 00 00 0000 700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Получение кредитов от кредитных организаций 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</w:pPr>
            <w:r>
              <w:t>-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1</w:t>
            </w:r>
            <w:r>
              <w:rPr>
                <w:lang w:val="en-US"/>
              </w:rPr>
              <w:t xml:space="preserve"> 0</w:t>
            </w:r>
            <w:r>
              <w:t>2</w:t>
            </w:r>
            <w:r>
              <w:rPr>
                <w:lang w:val="en-US"/>
              </w:rPr>
              <w:t xml:space="preserve"> 0</w:t>
            </w:r>
            <w:r>
              <w:t>0</w:t>
            </w:r>
            <w:r>
              <w:rPr>
                <w:lang w:val="en-US"/>
              </w:rPr>
              <w:t xml:space="preserve"> 00 05 0000 710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</w:pPr>
            <w:r>
              <w:t>-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01 02 00 00 00 0000 800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</w:pPr>
            <w:r>
              <w:t>-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01 02 00 00 05 0000 810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</w:pPr>
            <w:r>
              <w:t>-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01 03 00 00 00 0000 000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</w:pPr>
            <w:r>
              <w:t>-11 238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01 03 01 00 00 0000 700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</w:pPr>
            <w:r>
              <w:t>33 713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01 03 01 00 05 0000 710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</w:pPr>
            <w:r>
              <w:t>33 713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01 03 01 00 00 0000 800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</w:pPr>
            <w:r>
              <w:t>-44 951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934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01 03 01 00 05 0000 810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</w:pPr>
            <w:r>
              <w:t>-44 951</w:t>
            </w:r>
          </w:p>
        </w:tc>
      </w:tr>
      <w:tr w:rsidR="00746139" w:rsidTr="001C4F5B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934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01 05 00 00 00 0000 000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  <w:rPr>
                <w:b/>
              </w:rPr>
            </w:pPr>
            <w:r>
              <w:rPr>
                <w:b/>
              </w:rPr>
              <w:t>7 171</w:t>
            </w:r>
          </w:p>
        </w:tc>
      </w:tr>
      <w:tr w:rsidR="00746139" w:rsidTr="001C4F5B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934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  <w:rPr>
                <w:b/>
              </w:rPr>
            </w:pPr>
            <w:r>
              <w:rPr>
                <w:b/>
              </w:rPr>
              <w:t>-390 771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934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01 05 02 00 00 0000 500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Увеличение прочих остатков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</w:pPr>
            <w:r>
              <w:t>-390 771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934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01 05 02 01 00 0000 510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Увеличение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</w:pPr>
            <w:r>
              <w:t>-390 771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934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01 05 02 01 05 0000 510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</w:pPr>
            <w:r>
              <w:t>-390 771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934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b/>
              </w:rPr>
            </w:pPr>
            <w:r>
              <w:rPr>
                <w:b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  <w:rPr>
                <w:b/>
              </w:rPr>
            </w:pPr>
            <w:r>
              <w:rPr>
                <w:b/>
              </w:rPr>
              <w:t>397 942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934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01 05 02 00 00 0000 600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Уменьшение прочих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</w:pPr>
            <w:r>
              <w:t>397 942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934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01 05 02 01 00 0000 610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</w:pPr>
            <w:r>
              <w:t>397 942</w:t>
            </w:r>
          </w:p>
        </w:tc>
      </w:tr>
      <w:tr w:rsidR="00746139" w:rsidTr="001C4F5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rPr>
                <w:lang w:val="en-US"/>
              </w:rPr>
            </w:pPr>
            <w:r>
              <w:rPr>
                <w:lang w:val="en-US"/>
              </w:rPr>
              <w:t>934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01 05 02 01 0</w:t>
            </w:r>
            <w:r>
              <w:rPr>
                <w:lang w:val="en-US"/>
              </w:rPr>
              <w:t>5</w:t>
            </w:r>
            <w:r>
              <w:t xml:space="preserve">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39" w:rsidRDefault="00746139">
            <w:pPr>
              <w:jc w:val="center"/>
            </w:pPr>
            <w:r>
              <w:t>397 942</w:t>
            </w:r>
          </w:p>
        </w:tc>
      </w:tr>
    </w:tbl>
    <w:p w:rsidR="00746139" w:rsidRDefault="00746139" w:rsidP="001C4F5B">
      <w:pPr>
        <w:rPr>
          <w:b/>
          <w:sz w:val="22"/>
          <w:szCs w:val="22"/>
        </w:rPr>
      </w:pPr>
    </w:p>
    <w:p w:rsidR="00746139" w:rsidRDefault="00746139" w:rsidP="001C4F5B">
      <w:pPr>
        <w:rPr>
          <w:b/>
          <w:sz w:val="22"/>
          <w:szCs w:val="22"/>
        </w:rPr>
      </w:pPr>
    </w:p>
    <w:p w:rsidR="00746139" w:rsidRDefault="00746139" w:rsidP="001C4F5B"/>
    <w:p w:rsidR="00746139" w:rsidRDefault="00746139" w:rsidP="001C4F5B">
      <w:r>
        <w:rPr>
          <w:b/>
        </w:rPr>
        <w:t>2</w:t>
      </w:r>
      <w:r>
        <w:t>. Настоящее Решение вступает в силу со дня подписания.</w:t>
      </w:r>
    </w:p>
    <w:p w:rsidR="00746139" w:rsidRDefault="00746139" w:rsidP="001C4F5B"/>
    <w:p w:rsidR="00746139" w:rsidRDefault="00746139" w:rsidP="001C4F5B"/>
    <w:p w:rsidR="00746139" w:rsidRDefault="00746139" w:rsidP="001C4F5B">
      <w:pPr>
        <w:rPr>
          <w:b/>
        </w:rPr>
      </w:pPr>
      <w:r>
        <w:rPr>
          <w:b/>
        </w:rPr>
        <w:t>Глава района                                                                                                        В. А. Махов</w:t>
      </w:r>
    </w:p>
    <w:p w:rsidR="00746139" w:rsidRDefault="00746139" w:rsidP="001C4F5B">
      <w:pPr>
        <w:rPr>
          <w:b/>
        </w:rPr>
      </w:pPr>
    </w:p>
    <w:p w:rsidR="00746139" w:rsidRDefault="00746139" w:rsidP="001C4F5B">
      <w:pPr>
        <w:rPr>
          <w:b/>
        </w:rPr>
      </w:pPr>
      <w:r>
        <w:rPr>
          <w:b/>
        </w:rPr>
        <w:t>Председатель</w:t>
      </w:r>
    </w:p>
    <w:p w:rsidR="00746139" w:rsidRDefault="00746139" w:rsidP="001C4F5B">
      <w:pPr>
        <w:rPr>
          <w:b/>
        </w:rPr>
      </w:pPr>
      <w:r>
        <w:rPr>
          <w:b/>
        </w:rPr>
        <w:t>Собрания представителей                                                                                  А. М. Добин</w:t>
      </w:r>
    </w:p>
    <w:p w:rsidR="00746139" w:rsidRDefault="00746139" w:rsidP="001C4F5B"/>
    <w:p w:rsidR="00746139" w:rsidRDefault="00746139" w:rsidP="001C4F5B"/>
    <w:p w:rsidR="00746139" w:rsidRDefault="00746139" w:rsidP="001C4F5B"/>
    <w:p w:rsidR="00746139" w:rsidRDefault="00746139" w:rsidP="001C4F5B"/>
    <w:p w:rsidR="00746139" w:rsidRDefault="00746139"/>
    <w:sectPr w:rsidR="00746139" w:rsidSect="00501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139" w:rsidRDefault="00746139" w:rsidP="0096077F">
      <w:r>
        <w:separator/>
      </w:r>
    </w:p>
  </w:endnote>
  <w:endnote w:type="continuationSeparator" w:id="1">
    <w:p w:rsidR="00746139" w:rsidRDefault="00746139" w:rsidP="00960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139" w:rsidRDefault="00746139" w:rsidP="0096077F">
      <w:r>
        <w:separator/>
      </w:r>
    </w:p>
  </w:footnote>
  <w:footnote w:type="continuationSeparator" w:id="1">
    <w:p w:rsidR="00746139" w:rsidRDefault="00746139" w:rsidP="009607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4F5B"/>
    <w:rsid w:val="000029D1"/>
    <w:rsid w:val="000702C2"/>
    <w:rsid w:val="000745CC"/>
    <w:rsid w:val="00093325"/>
    <w:rsid w:val="000A3329"/>
    <w:rsid w:val="000C76EA"/>
    <w:rsid w:val="000E0476"/>
    <w:rsid w:val="000E6965"/>
    <w:rsid w:val="000F600F"/>
    <w:rsid w:val="000F7792"/>
    <w:rsid w:val="0010595E"/>
    <w:rsid w:val="0011405D"/>
    <w:rsid w:val="00122319"/>
    <w:rsid w:val="00124645"/>
    <w:rsid w:val="00130366"/>
    <w:rsid w:val="00133D2F"/>
    <w:rsid w:val="00141267"/>
    <w:rsid w:val="0016680C"/>
    <w:rsid w:val="001A29AD"/>
    <w:rsid w:val="001C4F5B"/>
    <w:rsid w:val="001E718E"/>
    <w:rsid w:val="00220C37"/>
    <w:rsid w:val="00265DD8"/>
    <w:rsid w:val="00286623"/>
    <w:rsid w:val="00286F6D"/>
    <w:rsid w:val="00292447"/>
    <w:rsid w:val="002A1934"/>
    <w:rsid w:val="002A6F25"/>
    <w:rsid w:val="002F19B7"/>
    <w:rsid w:val="00320BA5"/>
    <w:rsid w:val="003326B5"/>
    <w:rsid w:val="00333001"/>
    <w:rsid w:val="003666E9"/>
    <w:rsid w:val="003C5617"/>
    <w:rsid w:val="00441C16"/>
    <w:rsid w:val="00446D29"/>
    <w:rsid w:val="004F2660"/>
    <w:rsid w:val="0050137E"/>
    <w:rsid w:val="005017DF"/>
    <w:rsid w:val="00512141"/>
    <w:rsid w:val="00542296"/>
    <w:rsid w:val="00542DBF"/>
    <w:rsid w:val="0058570B"/>
    <w:rsid w:val="005A7511"/>
    <w:rsid w:val="005C641A"/>
    <w:rsid w:val="00604306"/>
    <w:rsid w:val="006122FB"/>
    <w:rsid w:val="00647CFB"/>
    <w:rsid w:val="00654E0A"/>
    <w:rsid w:val="0066443B"/>
    <w:rsid w:val="00666C48"/>
    <w:rsid w:val="006805C2"/>
    <w:rsid w:val="00684237"/>
    <w:rsid w:val="00692089"/>
    <w:rsid w:val="00695397"/>
    <w:rsid w:val="006A3965"/>
    <w:rsid w:val="006D63B7"/>
    <w:rsid w:val="006E25C9"/>
    <w:rsid w:val="00705066"/>
    <w:rsid w:val="007057B6"/>
    <w:rsid w:val="00731262"/>
    <w:rsid w:val="007318F3"/>
    <w:rsid w:val="0074540C"/>
    <w:rsid w:val="00746139"/>
    <w:rsid w:val="007C0B17"/>
    <w:rsid w:val="007C459D"/>
    <w:rsid w:val="00862D3A"/>
    <w:rsid w:val="00872D10"/>
    <w:rsid w:val="00893BB3"/>
    <w:rsid w:val="00896454"/>
    <w:rsid w:val="008A3DCE"/>
    <w:rsid w:val="008D10B7"/>
    <w:rsid w:val="0090046B"/>
    <w:rsid w:val="0096077F"/>
    <w:rsid w:val="0096141B"/>
    <w:rsid w:val="00994828"/>
    <w:rsid w:val="009A43E0"/>
    <w:rsid w:val="009E481E"/>
    <w:rsid w:val="00A002F5"/>
    <w:rsid w:val="00A07886"/>
    <w:rsid w:val="00A62674"/>
    <w:rsid w:val="00A62BFC"/>
    <w:rsid w:val="00A709A7"/>
    <w:rsid w:val="00A943A1"/>
    <w:rsid w:val="00AF5A7E"/>
    <w:rsid w:val="00B0510F"/>
    <w:rsid w:val="00B1520E"/>
    <w:rsid w:val="00B41F4B"/>
    <w:rsid w:val="00B74E8E"/>
    <w:rsid w:val="00BD3B1F"/>
    <w:rsid w:val="00BF504B"/>
    <w:rsid w:val="00C01D12"/>
    <w:rsid w:val="00C037FE"/>
    <w:rsid w:val="00C34342"/>
    <w:rsid w:val="00C409C7"/>
    <w:rsid w:val="00C63286"/>
    <w:rsid w:val="00CC138D"/>
    <w:rsid w:val="00D033CF"/>
    <w:rsid w:val="00D54EC7"/>
    <w:rsid w:val="00DB76D6"/>
    <w:rsid w:val="00DC32F1"/>
    <w:rsid w:val="00DF369F"/>
    <w:rsid w:val="00E31B71"/>
    <w:rsid w:val="00E371BA"/>
    <w:rsid w:val="00E812A2"/>
    <w:rsid w:val="00E92DD0"/>
    <w:rsid w:val="00E9614E"/>
    <w:rsid w:val="00EC3C43"/>
    <w:rsid w:val="00EF58CD"/>
    <w:rsid w:val="00F0718E"/>
    <w:rsid w:val="00F22394"/>
    <w:rsid w:val="00F42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F5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C4F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C4F5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1C4F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">
    <w:name w:val="Текст выноски Знак1"/>
    <w:basedOn w:val="DefaultParagraphFont"/>
    <w:uiPriority w:val="99"/>
    <w:semiHidden/>
    <w:rsid w:val="001C4F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607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6077F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9607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6077F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01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1172</TotalTime>
  <Pages>39</Pages>
  <Words>9332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Семенец</dc:creator>
  <cp:keywords/>
  <dc:description/>
  <cp:lastModifiedBy>Name</cp:lastModifiedBy>
  <cp:revision>99</cp:revision>
  <cp:lastPrinted>2014-09-25T07:49:00Z</cp:lastPrinted>
  <dcterms:created xsi:type="dcterms:W3CDTF">2014-09-22T04:32:00Z</dcterms:created>
  <dcterms:modified xsi:type="dcterms:W3CDTF">2014-10-10T04:25:00Z</dcterms:modified>
</cp:coreProperties>
</file>